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D78" w:rsidRDefault="007A6D78" w:rsidP="00367A6C">
      <w:pPr>
        <w:jc w:val="right"/>
      </w:pPr>
      <w:r>
        <w:t>УТВЕРЖДЕН</w:t>
      </w:r>
    </w:p>
    <w:p w:rsidR="007A6D78" w:rsidRPr="00FD42D1" w:rsidRDefault="007A6D78" w:rsidP="00367A6C">
      <w:pPr>
        <w:jc w:val="right"/>
      </w:pPr>
      <w:r w:rsidRPr="00FD42D1">
        <w:t>постановлением администрации</w:t>
      </w:r>
    </w:p>
    <w:p w:rsidR="007A6D78" w:rsidRPr="00FD42D1" w:rsidRDefault="007A6D78" w:rsidP="00367A6C">
      <w:pPr>
        <w:jc w:val="right"/>
      </w:pPr>
      <w:r w:rsidRPr="00FD42D1">
        <w:t xml:space="preserve">                                                                                                  Унечского района </w:t>
      </w:r>
    </w:p>
    <w:p w:rsidR="007A6D78" w:rsidRPr="00FD42D1" w:rsidRDefault="007A6D78" w:rsidP="00367A6C">
      <w:pPr>
        <w:jc w:val="right"/>
      </w:pPr>
      <w:r>
        <w:t xml:space="preserve">                от  11.02. </w:t>
      </w:r>
      <w:r w:rsidRPr="00FD42D1">
        <w:t>2025  №</w:t>
      </w:r>
      <w:r>
        <w:t>23</w:t>
      </w:r>
    </w:p>
    <w:p w:rsidR="007A6D78" w:rsidRPr="004C5D5E" w:rsidRDefault="007A6D78" w:rsidP="00367A6C">
      <w:pPr>
        <w:pStyle w:val="BodyText"/>
        <w:spacing w:before="302"/>
        <w:rPr>
          <w:color w:val="FF0000"/>
          <w:sz w:val="28"/>
          <w:szCs w:val="28"/>
        </w:rPr>
      </w:pPr>
    </w:p>
    <w:p w:rsidR="007A6D78" w:rsidRPr="00FD42D1" w:rsidRDefault="007A6D78" w:rsidP="00367A6C">
      <w:pPr>
        <w:pStyle w:val="BodyText"/>
        <w:spacing w:line="328" w:lineRule="exact"/>
        <w:ind w:left="271" w:right="164"/>
        <w:jc w:val="center"/>
        <w:rPr>
          <w:spacing w:val="-2"/>
          <w:sz w:val="28"/>
          <w:szCs w:val="28"/>
        </w:rPr>
      </w:pPr>
      <w:r w:rsidRPr="00FD42D1">
        <w:rPr>
          <w:spacing w:val="-2"/>
          <w:sz w:val="28"/>
          <w:szCs w:val="28"/>
        </w:rPr>
        <w:t>ПОРЯДОК</w:t>
      </w:r>
    </w:p>
    <w:p w:rsidR="007A6D78" w:rsidRPr="00FD42D1" w:rsidRDefault="007A6D78" w:rsidP="00367A6C">
      <w:pPr>
        <w:pStyle w:val="BodyText"/>
        <w:spacing w:line="328" w:lineRule="exact"/>
        <w:ind w:left="271" w:right="164"/>
        <w:jc w:val="center"/>
      </w:pPr>
      <w:r w:rsidRPr="00FD42D1">
        <w:t>предоставления субсидии на возмещение части затрат сельскохозяйственным товаропроизводителям Унечского района  на проведение дезинфекции животноводческих  помещений из средств бюджета Унечского муниципального района Брянской области</w:t>
      </w:r>
    </w:p>
    <w:p w:rsidR="007A6D78" w:rsidRPr="00FD42D1" w:rsidRDefault="007A6D78" w:rsidP="00367A6C">
      <w:pPr>
        <w:ind w:firstLine="708"/>
        <w:jc w:val="both"/>
        <w:rPr>
          <w:sz w:val="28"/>
          <w:szCs w:val="28"/>
        </w:rPr>
      </w:pPr>
    </w:p>
    <w:p w:rsidR="007A6D78" w:rsidRPr="00FD42D1" w:rsidRDefault="007A6D78" w:rsidP="00367A6C">
      <w:pPr>
        <w:ind w:firstLine="708"/>
        <w:jc w:val="both"/>
        <w:rPr>
          <w:sz w:val="28"/>
          <w:szCs w:val="28"/>
        </w:rPr>
      </w:pPr>
    </w:p>
    <w:tbl>
      <w:tblPr>
        <w:tblW w:w="501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3"/>
        <w:gridCol w:w="5245"/>
        <w:gridCol w:w="4698"/>
      </w:tblGrid>
      <w:tr w:rsidR="007A6D78" w:rsidRPr="00FD42D1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№ п/п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Наименование раздела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Информация по разделу</w:t>
            </w:r>
          </w:p>
        </w:tc>
      </w:tr>
      <w:tr w:rsidR="007A6D78" w:rsidRPr="00FD42D1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ind w:left="-48"/>
              <w:jc w:val="both"/>
              <w:rPr>
                <w:sz w:val="22"/>
                <w:szCs w:val="22"/>
              </w:rPr>
            </w:pPr>
            <w:r w:rsidRPr="0030668B">
              <w:t>Наименование главного</w:t>
            </w:r>
            <w:r>
              <w:t xml:space="preserve"> </w:t>
            </w:r>
            <w:r w:rsidRPr="0030668B">
              <w:t xml:space="preserve">распорядителя бюджетных средств в соответствии с подпунктом «а» пункта 9 Правил предоставления из бюджетов бюджетной системы Российской Федерации субсидий, в том числе грантов в форме субсидий, юридическим </w:t>
            </w:r>
            <w:r w:rsidRPr="0030668B">
              <w:rPr>
                <w:spacing w:val="-2"/>
              </w:rPr>
              <w:t>лицам,</w:t>
            </w:r>
            <w:r>
              <w:rPr>
                <w:spacing w:val="-2"/>
              </w:rPr>
              <w:t xml:space="preserve"> </w:t>
            </w:r>
            <w:r w:rsidRPr="0030668B">
              <w:rPr>
                <w:spacing w:val="-2"/>
              </w:rPr>
              <w:t>индивидуальным</w:t>
            </w:r>
            <w:r>
              <w:rPr>
                <w:spacing w:val="-2"/>
              </w:rPr>
              <w:t xml:space="preserve"> </w:t>
            </w:r>
            <w:r w:rsidRPr="0030668B">
              <w:rPr>
                <w:spacing w:val="-2"/>
              </w:rPr>
              <w:t>предпринимателям,</w:t>
            </w:r>
            <w:r>
              <w:rPr>
                <w:spacing w:val="-2"/>
              </w:rPr>
              <w:t xml:space="preserve"> </w:t>
            </w:r>
            <w:r w:rsidRPr="0030668B">
              <w:rPr>
                <w:spacing w:val="-2"/>
              </w:rPr>
              <w:t>а</w:t>
            </w:r>
            <w:r>
              <w:rPr>
                <w:spacing w:val="-2"/>
              </w:rPr>
              <w:t xml:space="preserve"> </w:t>
            </w:r>
            <w:r w:rsidRPr="0030668B">
              <w:rPr>
                <w:spacing w:val="-2"/>
              </w:rPr>
              <w:t xml:space="preserve">также </w:t>
            </w:r>
            <w:r w:rsidRPr="0030668B">
              <w:t>физическим</w:t>
            </w:r>
            <w:r>
              <w:t xml:space="preserve"> </w:t>
            </w:r>
            <w:r w:rsidRPr="0030668B">
              <w:t>лицам</w:t>
            </w:r>
            <w:r>
              <w:t xml:space="preserve"> </w:t>
            </w:r>
            <w:r w:rsidRPr="0030668B">
              <w:t>производителям</w:t>
            </w:r>
            <w:r>
              <w:t xml:space="preserve"> </w:t>
            </w:r>
            <w:r w:rsidRPr="0030668B">
              <w:t>товаров,</w:t>
            </w:r>
            <w:r>
              <w:t xml:space="preserve"> </w:t>
            </w:r>
            <w:r w:rsidRPr="0030668B">
              <w:t xml:space="preserve">работ, </w:t>
            </w:r>
            <w:r w:rsidRPr="0030668B">
              <w:rPr>
                <w:spacing w:val="-4"/>
              </w:rPr>
              <w:t>услуг,</w:t>
            </w:r>
            <w:r>
              <w:rPr>
                <w:spacing w:val="-4"/>
              </w:rPr>
              <w:t xml:space="preserve"> </w:t>
            </w:r>
            <w:r w:rsidRPr="0030668B">
              <w:rPr>
                <w:spacing w:val="-4"/>
              </w:rPr>
              <w:t>утвержденных</w:t>
            </w:r>
            <w:r>
              <w:rPr>
                <w:spacing w:val="-4"/>
              </w:rPr>
              <w:t xml:space="preserve"> </w:t>
            </w:r>
            <w:r w:rsidRPr="0030668B">
              <w:rPr>
                <w:spacing w:val="-4"/>
              </w:rPr>
              <w:t>постановлением</w:t>
            </w:r>
            <w:r>
              <w:rPr>
                <w:spacing w:val="-4"/>
              </w:rPr>
              <w:t xml:space="preserve"> </w:t>
            </w:r>
            <w:r w:rsidRPr="0030668B">
              <w:rPr>
                <w:spacing w:val="-4"/>
              </w:rPr>
              <w:t xml:space="preserve">Правительства </w:t>
            </w:r>
            <w:r w:rsidRPr="0030668B">
              <w:t xml:space="preserve">Российской Федерации от 25 октября 2023 года № </w:t>
            </w:r>
            <w:r w:rsidRPr="0030668B">
              <w:rPr>
                <w:w w:val="95"/>
              </w:rPr>
              <w:t xml:space="preserve">1780 (далее </w:t>
            </w:r>
            <w:r w:rsidRPr="0030668B">
              <w:rPr>
                <w:w w:val="90"/>
              </w:rPr>
              <w:t>—</w:t>
            </w:r>
            <w:r w:rsidRPr="0030668B">
              <w:rPr>
                <w:w w:val="95"/>
              </w:rPr>
              <w:t>Правила №1780)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</w:p>
          <w:p w:rsidR="007A6D78" w:rsidRPr="0030668B" w:rsidRDefault="007A6D78" w:rsidP="0030668B">
            <w:pPr>
              <w:jc w:val="both"/>
              <w:rPr>
                <w:b/>
                <w:bCs/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 xml:space="preserve">Администрация </w:t>
            </w:r>
            <w:r w:rsidRPr="0030668B">
              <w:t>Унечского</w:t>
            </w:r>
            <w:r w:rsidRPr="0030668B">
              <w:rPr>
                <w:sz w:val="22"/>
                <w:szCs w:val="22"/>
              </w:rPr>
              <w:t xml:space="preserve"> района (далее – главный распорядитель бюджетных средств)</w:t>
            </w:r>
          </w:p>
        </w:tc>
      </w:tr>
      <w:tr w:rsidR="007A6D78" w:rsidRPr="004237BC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2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pStyle w:val="TableParagraph"/>
              <w:tabs>
                <w:tab w:val="left" w:pos="-23"/>
                <w:tab w:val="left" w:pos="3763"/>
                <w:tab w:val="left" w:pos="5554"/>
              </w:tabs>
              <w:spacing w:line="289" w:lineRule="exact"/>
              <w:ind w:left="-116"/>
              <w:rPr>
                <w:spacing w:val="-2"/>
                <w:sz w:val="24"/>
                <w:szCs w:val="24"/>
              </w:rPr>
            </w:pPr>
            <w:r w:rsidRPr="0030668B">
              <w:rPr>
                <w:spacing w:val="-2"/>
                <w:sz w:val="24"/>
                <w:szCs w:val="24"/>
              </w:rPr>
              <w:t>Наименование бюджета</w:t>
            </w:r>
          </w:p>
          <w:p w:rsidR="007A6D78" w:rsidRPr="0030668B" w:rsidRDefault="007A6D78" w:rsidP="0030668B">
            <w:pPr>
              <w:pStyle w:val="TableParagraph"/>
              <w:tabs>
                <w:tab w:val="left" w:pos="2285"/>
                <w:tab w:val="left" w:pos="3763"/>
                <w:tab w:val="left" w:pos="5554"/>
              </w:tabs>
              <w:spacing w:line="289" w:lineRule="exact"/>
              <w:ind w:left="-116"/>
              <w:rPr>
                <w:sz w:val="24"/>
                <w:szCs w:val="24"/>
              </w:rPr>
            </w:pPr>
            <w:r w:rsidRPr="0030668B">
              <w:rPr>
                <w:spacing w:val="-2"/>
                <w:sz w:val="24"/>
                <w:szCs w:val="24"/>
              </w:rPr>
              <w:t>бюджетной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2"/>
                <w:sz w:val="24"/>
                <w:szCs w:val="24"/>
              </w:rPr>
              <w:t>системы</w:t>
            </w:r>
          </w:p>
          <w:p w:rsidR="007A6D78" w:rsidRPr="004237BC" w:rsidRDefault="007A6D78" w:rsidP="0030668B">
            <w:pPr>
              <w:pStyle w:val="TableParagraph"/>
              <w:spacing w:before="2" w:line="230" w:lineRule="auto"/>
              <w:ind w:left="-116" w:hanging="5"/>
            </w:pPr>
            <w:r w:rsidRPr="0030668B">
              <w:rPr>
                <w:spacing w:val="-4"/>
                <w:sz w:val="24"/>
                <w:szCs w:val="24"/>
              </w:rPr>
              <w:t>Российской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4"/>
                <w:sz w:val="24"/>
                <w:szCs w:val="24"/>
              </w:rPr>
              <w:t>Федерации,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4"/>
                <w:sz w:val="24"/>
                <w:szCs w:val="24"/>
              </w:rPr>
              <w:t>из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4"/>
                <w:sz w:val="24"/>
                <w:szCs w:val="24"/>
              </w:rPr>
              <w:t>которого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4"/>
                <w:sz w:val="24"/>
                <w:szCs w:val="24"/>
              </w:rPr>
              <w:t>предоставляется субсидия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4"/>
                <w:sz w:val="24"/>
                <w:szCs w:val="24"/>
              </w:rPr>
              <w:t>подпунктом«б»пункта</w:t>
            </w:r>
            <w:r w:rsidRPr="0030668B">
              <w:rPr>
                <w:spacing w:val="-10"/>
                <w:sz w:val="24"/>
                <w:szCs w:val="24"/>
              </w:rPr>
              <w:t xml:space="preserve">9 </w:t>
            </w:r>
            <w:r w:rsidRPr="0030668B">
              <w:rPr>
                <w:spacing w:val="-8"/>
                <w:sz w:val="24"/>
                <w:szCs w:val="24"/>
              </w:rPr>
              <w:t>Правил№1780</w:t>
            </w:r>
          </w:p>
        </w:tc>
        <w:tc>
          <w:tcPr>
            <w:tcW w:w="2711" w:type="pct"/>
          </w:tcPr>
          <w:p w:rsidR="007A6D78" w:rsidRPr="004237BC" w:rsidRDefault="007A6D78" w:rsidP="0030668B">
            <w:pPr>
              <w:pStyle w:val="TableParagraph"/>
              <w:spacing w:line="298" w:lineRule="exact"/>
            </w:pPr>
            <w:r w:rsidRPr="0030668B">
              <w:rPr>
                <w:sz w:val="24"/>
                <w:szCs w:val="24"/>
              </w:rPr>
              <w:t xml:space="preserve">Бюджет </w:t>
            </w:r>
            <w:r w:rsidRPr="0030668B">
              <w:t>Унечского муниципального района Брянской области</w:t>
            </w:r>
          </w:p>
        </w:tc>
      </w:tr>
      <w:tr w:rsidR="007A6D78" w:rsidRPr="004237BC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3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pStyle w:val="TableParagraph"/>
              <w:tabs>
                <w:tab w:val="left" w:pos="2305"/>
                <w:tab w:val="left" w:pos="3858"/>
                <w:tab w:val="left" w:pos="4421"/>
                <w:tab w:val="left" w:pos="6442"/>
              </w:tabs>
              <w:spacing w:line="287" w:lineRule="exact"/>
              <w:ind w:left="0"/>
              <w:jc w:val="left"/>
              <w:rPr>
                <w:spacing w:val="-2"/>
                <w:sz w:val="24"/>
                <w:szCs w:val="24"/>
              </w:rPr>
            </w:pPr>
            <w:r w:rsidRPr="0030668B">
              <w:rPr>
                <w:spacing w:val="-2"/>
                <w:sz w:val="24"/>
                <w:szCs w:val="24"/>
              </w:rPr>
              <w:t>Наименование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0668B">
              <w:rPr>
                <w:spacing w:val="-2"/>
                <w:sz w:val="24"/>
                <w:szCs w:val="24"/>
              </w:rPr>
              <w:t>национального проекта(программы), государственной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0668B">
              <w:rPr>
                <w:spacing w:val="-2"/>
                <w:sz w:val="24"/>
                <w:szCs w:val="24"/>
              </w:rPr>
              <w:t xml:space="preserve">программы Российской Федерации </w:t>
            </w:r>
            <w:r w:rsidRPr="0030668B">
              <w:rPr>
                <w:sz w:val="24"/>
                <w:szCs w:val="24"/>
              </w:rPr>
              <w:t xml:space="preserve">(государственной программы субъекта Российской </w:t>
            </w:r>
            <w:r w:rsidRPr="0030668B">
              <w:rPr>
                <w:spacing w:val="-2"/>
                <w:sz w:val="24"/>
                <w:szCs w:val="24"/>
              </w:rPr>
              <w:t>Федерации,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6"/>
                <w:sz w:val="24"/>
                <w:szCs w:val="24"/>
              </w:rPr>
              <w:t xml:space="preserve">программы), </w:t>
            </w:r>
            <w:r w:rsidRPr="0030668B">
              <w:rPr>
                <w:spacing w:val="-2"/>
                <w:sz w:val="24"/>
                <w:szCs w:val="24"/>
              </w:rPr>
              <w:t>структурного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2"/>
                <w:sz w:val="24"/>
                <w:szCs w:val="24"/>
              </w:rPr>
              <w:t>элемента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6"/>
                <w:sz w:val="24"/>
                <w:szCs w:val="24"/>
              </w:rPr>
              <w:t xml:space="preserve">государственной </w:t>
            </w:r>
            <w:r w:rsidRPr="0030668B">
              <w:rPr>
                <w:spacing w:val="-4"/>
                <w:sz w:val="24"/>
                <w:szCs w:val="24"/>
              </w:rPr>
              <w:t xml:space="preserve">(муниципальной)программы,вслучаееслисубсидия </w:t>
            </w:r>
            <w:r w:rsidRPr="0030668B">
              <w:rPr>
                <w:spacing w:val="-2"/>
                <w:sz w:val="24"/>
                <w:szCs w:val="24"/>
              </w:rPr>
              <w:t>предоставляется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10"/>
                <w:sz w:val="24"/>
                <w:szCs w:val="24"/>
              </w:rPr>
              <w:t>в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2"/>
                <w:sz w:val="24"/>
                <w:szCs w:val="24"/>
              </w:rPr>
              <w:t>целях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6"/>
                <w:sz w:val="24"/>
                <w:szCs w:val="24"/>
              </w:rPr>
              <w:t xml:space="preserve">реализации </w:t>
            </w:r>
            <w:r w:rsidRPr="0030668B">
              <w:rPr>
                <w:sz w:val="24"/>
                <w:szCs w:val="24"/>
              </w:rPr>
              <w:t>соответствующего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4"/>
                <w:sz w:val="24"/>
                <w:szCs w:val="24"/>
              </w:rPr>
              <w:t xml:space="preserve">проекта </w:t>
            </w:r>
            <w:r w:rsidRPr="0030668B">
              <w:rPr>
                <w:sz w:val="24"/>
                <w:szCs w:val="24"/>
              </w:rPr>
              <w:t>(программы), муниципальной) программы</w:t>
            </w:r>
            <w:r w:rsidRPr="0030668B">
              <w:rPr>
                <w:spacing w:val="-19"/>
                <w:sz w:val="24"/>
                <w:szCs w:val="24"/>
              </w:rPr>
              <w:t>)</w:t>
            </w:r>
          </w:p>
        </w:tc>
        <w:tc>
          <w:tcPr>
            <w:tcW w:w="2711" w:type="pct"/>
          </w:tcPr>
          <w:p w:rsidR="007A6D78" w:rsidRPr="004237BC" w:rsidRDefault="007A6D78" w:rsidP="0030668B">
            <w:pPr>
              <w:widowControl w:val="0"/>
              <w:autoSpaceDE w:val="0"/>
              <w:autoSpaceDN w:val="0"/>
              <w:jc w:val="both"/>
            </w:pPr>
            <w:r>
              <w:t>Муниципальная программа «Обеспечение реализации полномочий исполнительно-распорядительного органа местного самоуправления Унечского муниципального района»</w:t>
            </w:r>
          </w:p>
        </w:tc>
      </w:tr>
      <w:tr w:rsidR="007A6D78" w:rsidRPr="004237BC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4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pStyle w:val="TableParagraph"/>
              <w:tabs>
                <w:tab w:val="left" w:pos="2305"/>
                <w:tab w:val="left" w:pos="3858"/>
                <w:tab w:val="left" w:pos="4421"/>
                <w:tab w:val="left" w:pos="6442"/>
              </w:tabs>
              <w:spacing w:line="287" w:lineRule="exact"/>
              <w:ind w:left="0"/>
              <w:jc w:val="left"/>
              <w:rPr>
                <w:sz w:val="24"/>
                <w:szCs w:val="24"/>
              </w:rPr>
            </w:pPr>
            <w:r w:rsidRPr="0030668B">
              <w:rPr>
                <w:spacing w:val="-2"/>
                <w:sz w:val="24"/>
                <w:szCs w:val="24"/>
              </w:rPr>
              <w:t>Наименование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2"/>
                <w:sz w:val="24"/>
                <w:szCs w:val="24"/>
              </w:rPr>
              <w:t>субсидии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10"/>
                <w:sz w:val="24"/>
                <w:szCs w:val="24"/>
              </w:rPr>
              <w:t>в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2"/>
                <w:sz w:val="24"/>
                <w:szCs w:val="24"/>
              </w:rPr>
              <w:t>соответствии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10"/>
                <w:sz w:val="24"/>
                <w:szCs w:val="24"/>
              </w:rPr>
              <w:t>с</w:t>
            </w:r>
          </w:p>
          <w:p w:rsidR="007A6D78" w:rsidRPr="0030668B" w:rsidRDefault="007A6D78" w:rsidP="0030668B">
            <w:pPr>
              <w:ind w:left="-48"/>
              <w:jc w:val="both"/>
              <w:rPr>
                <w:sz w:val="22"/>
                <w:szCs w:val="22"/>
              </w:rPr>
            </w:pPr>
            <w:r w:rsidRPr="0030668B">
              <w:rPr>
                <w:spacing w:val="-8"/>
              </w:rPr>
              <w:t>соответствии с подпунктом«г»пункта9Правил№1780</w:t>
            </w:r>
          </w:p>
        </w:tc>
        <w:tc>
          <w:tcPr>
            <w:tcW w:w="2711" w:type="pct"/>
          </w:tcPr>
          <w:p w:rsidR="007A6D78" w:rsidRPr="004237BC" w:rsidRDefault="007A6D78" w:rsidP="0030668B">
            <w:pPr>
              <w:widowControl w:val="0"/>
              <w:autoSpaceDE w:val="0"/>
              <w:autoSpaceDN w:val="0"/>
              <w:jc w:val="both"/>
            </w:pPr>
            <w:r w:rsidRPr="004237BC">
              <w:t>Субсидия на возмещение части затрат сельскохозяйственным товаропроизводителям Унечского района  на проведение дезинфекции животноводческих  помещений из средств бюджета Унечского муниципального района Брянской области</w:t>
            </w:r>
          </w:p>
        </w:tc>
      </w:tr>
      <w:tr w:rsidR="007A6D78" w:rsidRPr="000339A9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5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pStyle w:val="TableParagraph"/>
              <w:tabs>
                <w:tab w:val="left" w:pos="912"/>
                <w:tab w:val="left" w:pos="4329"/>
                <w:tab w:val="left" w:pos="6447"/>
              </w:tabs>
              <w:spacing w:line="289" w:lineRule="exact"/>
              <w:ind w:left="25"/>
              <w:jc w:val="left"/>
              <w:rPr>
                <w:sz w:val="24"/>
                <w:szCs w:val="24"/>
              </w:rPr>
            </w:pPr>
            <w:r w:rsidRPr="0030668B">
              <w:rPr>
                <w:spacing w:val="-4"/>
                <w:sz w:val="24"/>
                <w:szCs w:val="24"/>
              </w:rPr>
              <w:t>Цель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2"/>
                <w:sz w:val="24"/>
                <w:szCs w:val="24"/>
              </w:rPr>
              <w:t>предоставления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0668B">
              <w:rPr>
                <w:spacing w:val="-2"/>
                <w:sz w:val="24"/>
                <w:szCs w:val="24"/>
              </w:rPr>
              <w:t xml:space="preserve">субсидии </w:t>
            </w:r>
            <w:r w:rsidRPr="0030668B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30668B">
              <w:rPr>
                <w:spacing w:val="-2"/>
                <w:sz w:val="24"/>
                <w:szCs w:val="24"/>
              </w:rPr>
              <w:t>соответствии</w:t>
            </w:r>
            <w:r w:rsidRPr="0030668B">
              <w:rPr>
                <w:sz w:val="24"/>
                <w:szCs w:val="24"/>
              </w:rPr>
              <w:tab/>
            </w:r>
            <w:r w:rsidRPr="0030668B">
              <w:rPr>
                <w:spacing w:val="-10"/>
                <w:sz w:val="24"/>
                <w:szCs w:val="24"/>
              </w:rPr>
              <w:t>с</w:t>
            </w:r>
          </w:p>
          <w:p w:rsidR="007A6D78" w:rsidRPr="0030668B" w:rsidRDefault="007A6D78" w:rsidP="0030668B">
            <w:pPr>
              <w:ind w:left="25"/>
              <w:rPr>
                <w:sz w:val="22"/>
                <w:szCs w:val="22"/>
              </w:rPr>
            </w:pPr>
            <w:r w:rsidRPr="0030668B">
              <w:rPr>
                <w:spacing w:val="-8"/>
              </w:rPr>
              <w:t>подпунктом«д»пункта9Правил№1780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0339A9">
              <w:t>Проведение  профилактических   мероприятий  по предупреждению болезней сельскохозяйственных  животных</w:t>
            </w:r>
          </w:p>
        </w:tc>
      </w:tr>
      <w:tr w:rsidR="007A6D78" w:rsidRPr="000339A9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6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ind w:left="-48"/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Код классификации расходов соответствующего бюджета бюджетной системы Российской Федерации, по которому предусмотрены бюджетные ассигнования на предоставление субсидии (доведены лимиты бюджетных обязательств на предоставление субсидии) (с детализацией элемента вида расхода)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</w:p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 xml:space="preserve">         001 0405 01 405 83210 811 </w:t>
            </w:r>
          </w:p>
        </w:tc>
      </w:tr>
      <w:tr w:rsidR="007A6D78" w:rsidRPr="000339A9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7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pStyle w:val="TableParagraph"/>
              <w:tabs>
                <w:tab w:val="left" w:pos="2742"/>
                <w:tab w:val="left" w:pos="5418"/>
              </w:tabs>
              <w:spacing w:before="5" w:line="230" w:lineRule="auto"/>
              <w:ind w:left="3" w:right="72" w:firstLine="3"/>
              <w:rPr>
                <w:sz w:val="24"/>
                <w:szCs w:val="24"/>
              </w:rPr>
            </w:pPr>
            <w:r w:rsidRPr="000339A9">
              <w:t xml:space="preserve">Тип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 </w:t>
            </w:r>
            <w:r w:rsidRPr="0030668B">
              <w:rPr>
                <w:spacing w:val="-2"/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30668B">
              <w:rPr>
                <w:spacing w:val="-2"/>
                <w:sz w:val="24"/>
                <w:szCs w:val="24"/>
              </w:rPr>
              <w:t>подпунктом«ж»пункта9</w:t>
            </w:r>
          </w:p>
          <w:p w:rsidR="007A6D78" w:rsidRPr="0030668B" w:rsidRDefault="007A6D78" w:rsidP="0030668B">
            <w:pPr>
              <w:ind w:left="-48"/>
              <w:jc w:val="both"/>
              <w:rPr>
                <w:sz w:val="22"/>
                <w:szCs w:val="22"/>
              </w:rPr>
            </w:pPr>
            <w:r w:rsidRPr="0030668B">
              <w:rPr>
                <w:spacing w:val="-8"/>
              </w:rPr>
              <w:t>Правил№1780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Субсидии на оказание услуг (выполнение работ)</w:t>
            </w:r>
          </w:p>
        </w:tc>
      </w:tr>
      <w:tr w:rsidR="007A6D78" w:rsidRPr="000339A9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8</w:t>
            </w:r>
          </w:p>
        </w:tc>
        <w:tc>
          <w:tcPr>
            <w:tcW w:w="2007" w:type="pct"/>
          </w:tcPr>
          <w:p w:rsidR="007A6D78" w:rsidRPr="000339A9" w:rsidRDefault="007A6D78" w:rsidP="0030668B">
            <w:pPr>
              <w:pStyle w:val="TableParagraph"/>
              <w:tabs>
                <w:tab w:val="left" w:pos="2274"/>
                <w:tab w:val="left" w:pos="2837"/>
                <w:tab w:val="left" w:pos="4858"/>
                <w:tab w:val="left" w:pos="5414"/>
              </w:tabs>
              <w:spacing w:before="10" w:line="228" w:lineRule="auto"/>
              <w:ind w:left="3" w:right="78" w:firstLine="1"/>
              <w:jc w:val="left"/>
            </w:pPr>
            <w:r w:rsidRPr="000339A9">
              <w:t xml:space="preserve">Тип результата предоставления субсидии, определенный в соответствии с порядком проведения мониторинга достижения результата </w:t>
            </w:r>
            <w:r w:rsidRPr="0030668B">
              <w:rPr>
                <w:spacing w:val="-10"/>
                <w:sz w:val="24"/>
                <w:szCs w:val="24"/>
              </w:rPr>
              <w:t xml:space="preserve">и  </w:t>
            </w:r>
            <w:r w:rsidRPr="0030668B">
              <w:rPr>
                <w:spacing w:val="-8"/>
                <w:sz w:val="24"/>
                <w:szCs w:val="24"/>
              </w:rPr>
              <w:t>подпунктом«з»пункта9Правил№1780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Оказание услуг (выполнение работ) по</w:t>
            </w:r>
            <w:r w:rsidRPr="000339A9">
              <w:t xml:space="preserve"> дезинфекции животноводческих  помещений сельскохозяйственным</w:t>
            </w:r>
            <w:r>
              <w:t>и</w:t>
            </w:r>
            <w:r w:rsidRPr="000339A9">
              <w:t xml:space="preserve"> товаропроизводителям</w:t>
            </w:r>
            <w:r>
              <w:t>и</w:t>
            </w:r>
            <w:r w:rsidRPr="000339A9">
              <w:t xml:space="preserve"> Унечского района  </w:t>
            </w:r>
          </w:p>
        </w:tc>
      </w:tr>
      <w:tr w:rsidR="007A6D78" w:rsidRPr="000339A9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9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ind w:left="-48"/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Код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 xml:space="preserve">Результатом предоставления субсидии является </w:t>
            </w:r>
            <w:r w:rsidRPr="000339A9">
              <w:t>проведение дезинфекции животноводческих  помещений сельскохозяйственным</w:t>
            </w:r>
            <w:r>
              <w:t>и</w:t>
            </w:r>
            <w:r w:rsidRPr="000339A9">
              <w:t xml:space="preserve"> товаропроизводителям</w:t>
            </w:r>
            <w:r>
              <w:t>и</w:t>
            </w:r>
            <w:r w:rsidRPr="000339A9">
              <w:t xml:space="preserve"> Унечского района  </w:t>
            </w:r>
          </w:p>
        </w:tc>
      </w:tr>
      <w:tr w:rsidR="007A6D78" w:rsidRPr="000339A9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10</w:t>
            </w:r>
          </w:p>
        </w:tc>
        <w:tc>
          <w:tcPr>
            <w:tcW w:w="2007" w:type="pct"/>
          </w:tcPr>
          <w:p w:rsidR="007A6D78" w:rsidRPr="000339A9" w:rsidRDefault="007A6D78" w:rsidP="0030668B">
            <w:pPr>
              <w:pStyle w:val="TableParagraph"/>
              <w:spacing w:line="294" w:lineRule="exact"/>
              <w:ind w:left="3"/>
              <w:jc w:val="left"/>
            </w:pPr>
            <w:r w:rsidRPr="000339A9">
              <w:t xml:space="preserve">Способ предоставления субсидии (финансовое обеспечение затрат; возмещение недополученных доходов и (или) возмещение затрат) </w:t>
            </w:r>
            <w:r w:rsidRPr="0030668B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10"/>
                <w:sz w:val="24"/>
                <w:szCs w:val="24"/>
              </w:rPr>
              <w:t xml:space="preserve">с  </w:t>
            </w:r>
            <w:r w:rsidRPr="0030668B">
              <w:rPr>
                <w:spacing w:val="-8"/>
                <w:sz w:val="24"/>
                <w:szCs w:val="24"/>
              </w:rPr>
              <w:t>подпунктом«к»пункта9Правил№1780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0339A9">
              <w:t xml:space="preserve">Возмещение части затрат </w:t>
            </w:r>
            <w:r>
              <w:t xml:space="preserve">на </w:t>
            </w:r>
            <w:r w:rsidRPr="000339A9">
              <w:t>проведение дезинфекции животноводческих  помещений</w:t>
            </w:r>
          </w:p>
        </w:tc>
      </w:tr>
      <w:tr w:rsidR="007A6D78" w:rsidRPr="00B670C0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11</w:t>
            </w:r>
          </w:p>
        </w:tc>
        <w:tc>
          <w:tcPr>
            <w:tcW w:w="2007" w:type="pct"/>
          </w:tcPr>
          <w:p w:rsidR="007A6D78" w:rsidRPr="00B670C0" w:rsidRDefault="007A6D78" w:rsidP="0030668B">
            <w:pPr>
              <w:pStyle w:val="TableParagraph"/>
              <w:spacing w:line="294" w:lineRule="exact"/>
              <w:ind w:left="3"/>
              <w:jc w:val="left"/>
            </w:pPr>
            <w:r w:rsidRPr="00B670C0">
              <w:t xml:space="preserve">Способ осуществления отбора получателей субсидии </w:t>
            </w:r>
            <w:r w:rsidRPr="0030668B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30668B">
              <w:rPr>
                <w:spacing w:val="-10"/>
                <w:sz w:val="24"/>
                <w:szCs w:val="24"/>
              </w:rPr>
              <w:t xml:space="preserve">с  </w:t>
            </w:r>
            <w:r w:rsidRPr="0030668B">
              <w:rPr>
                <w:spacing w:val="-8"/>
                <w:sz w:val="24"/>
                <w:szCs w:val="24"/>
              </w:rPr>
              <w:t>подпунктом«к»пункта9Правил№1780</w:t>
            </w:r>
            <w:r w:rsidRPr="00B670C0">
              <w:t xml:space="preserve"> (запрос предложений или конкурс)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 xml:space="preserve">   Запрос предложений  </w:t>
            </w:r>
          </w:p>
        </w:tc>
      </w:tr>
      <w:tr w:rsidR="007A6D78" w:rsidRPr="004C5D5E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color w:val="FF0000"/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12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ind w:left="-48"/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Требования, определенные в соответствии с пунктом 19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производителям товаров, работ, услуг, утвержденных постановлением Правительства Российской Федерации от 25.10.2023 №1780 (далее – Правила №1780),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производителям товаров, работ, услуг, утвержденных постановлением Правительства Российской Федерации от 25.10.2023 №1781, 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 №1780, а также при необходимости информация, предусмотренная абзацем третьим подпункта «а» пункта 18 Правил №1780</w:t>
            </w:r>
          </w:p>
        </w:tc>
        <w:tc>
          <w:tcPr>
            <w:tcW w:w="2711" w:type="pct"/>
          </w:tcPr>
          <w:p w:rsidR="007A6D78" w:rsidRPr="00E56BF6" w:rsidRDefault="007A6D78" w:rsidP="0030668B">
            <w:pPr>
              <w:jc w:val="both"/>
            </w:pPr>
            <w:r w:rsidRPr="00E56BF6">
              <w:t xml:space="preserve">1. Получатель субсидии должен </w:t>
            </w:r>
            <w:r w:rsidRPr="0030668B">
              <w:t xml:space="preserve">осуществлять хозяйственную деятельность на территории </w:t>
            </w:r>
            <w:r w:rsidRPr="00E56BF6">
              <w:t>Унечского района в соответствии с действующим законодательством;</w:t>
            </w:r>
          </w:p>
          <w:p w:rsidR="007A6D78" w:rsidRPr="00E56BF6" w:rsidRDefault="007A6D78" w:rsidP="0030668B">
            <w:pPr>
              <w:tabs>
                <w:tab w:val="left" w:pos="259"/>
                <w:tab w:val="left" w:pos="401"/>
                <w:tab w:val="left" w:pos="543"/>
                <w:tab w:val="left" w:pos="726"/>
              </w:tabs>
              <w:jc w:val="both"/>
            </w:pPr>
            <w:r w:rsidRPr="00E56BF6">
              <w:t>2.В</w:t>
            </w:r>
            <w:r w:rsidRPr="0030668B">
              <w:t>ид деятельности предприятия – сельскохозяйственное производство, включая животноводство</w:t>
            </w:r>
            <w:r w:rsidRPr="00E56BF6">
              <w:t>;</w:t>
            </w:r>
          </w:p>
          <w:p w:rsidR="007A6D78" w:rsidRPr="00E56BF6" w:rsidRDefault="007A6D78" w:rsidP="0030668B">
            <w:pPr>
              <w:jc w:val="both"/>
            </w:pPr>
            <w:r w:rsidRPr="00E56BF6">
              <w:t>3. Н</w:t>
            </w:r>
            <w:r w:rsidRPr="0030668B">
              <w:t>аличие у предприятия, получателя субсидии, не менее 10 голов коров</w:t>
            </w:r>
            <w:r w:rsidRPr="00E56BF6">
              <w:t>;</w:t>
            </w:r>
          </w:p>
          <w:p w:rsidR="007A6D78" w:rsidRPr="0030668B" w:rsidRDefault="007A6D78" w:rsidP="003066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0668B">
              <w:rPr>
                <w:sz w:val="22"/>
                <w:szCs w:val="22"/>
                <w:lang w:eastAsia="en-US"/>
              </w:rPr>
              <w:t xml:space="preserve">4.Получатель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      </w:r>
            <w:hyperlink r:id="rId6" w:history="1">
              <w:r w:rsidRPr="0030668B">
                <w:rPr>
                  <w:sz w:val="22"/>
                  <w:szCs w:val="22"/>
                  <w:lang w:eastAsia="en-US"/>
                </w:rPr>
                <w:t>перечень</w:t>
              </w:r>
            </w:hyperlink>
            <w:r w:rsidRPr="0030668B">
              <w:rPr>
                <w:sz w:val="22"/>
                <w:szCs w:val="22"/>
                <w:lang w:eastAsia="en-US"/>
              </w:rPr>
      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процентов;</w:t>
            </w:r>
          </w:p>
          <w:p w:rsidR="007A6D78" w:rsidRPr="0030668B" w:rsidRDefault="007A6D78" w:rsidP="003066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0668B">
              <w:rPr>
                <w:sz w:val="22"/>
                <w:szCs w:val="22"/>
              </w:rPr>
              <w:t>5</w:t>
            </w:r>
            <w:r w:rsidRPr="00E56BF6">
              <w:t xml:space="preserve">. </w:t>
            </w:r>
            <w:r w:rsidRPr="0030668B">
              <w:rPr>
                <w:sz w:val="22"/>
                <w:szCs w:val="22"/>
              </w:rPr>
              <w:t>П</w:t>
            </w:r>
            <w:r w:rsidRPr="0030668B">
              <w:rPr>
                <w:sz w:val="22"/>
                <w:szCs w:val="22"/>
                <w:lang w:eastAsia="en-US"/>
              </w:rPr>
              <w:t>олучатель субсидии не получает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решением о порядке предоставления субсидии,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актов), решений о порядке предоставления субсидии на цели, установленные решением о порядке предоставления субсидии;</w:t>
            </w:r>
          </w:p>
          <w:p w:rsidR="007A6D78" w:rsidRPr="0030668B" w:rsidRDefault="007A6D78" w:rsidP="003066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0668B">
              <w:rPr>
                <w:lang w:eastAsia="en-US"/>
              </w:rPr>
              <w:t>6. У получателя субсидии отсутствует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решением о порядке предоставления субсидии,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решением о порядке предоставления субсидии (за исключением случаев, установленных соответственно Правительством Российской Федерации, высшим исполнительным органом субъекта Российской Федерации, местной администрацией);</w:t>
            </w:r>
          </w:p>
          <w:p w:rsidR="007A6D78" w:rsidRPr="0030668B" w:rsidRDefault="007A6D78" w:rsidP="003066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0668B">
              <w:rPr>
                <w:lang w:eastAsia="en-US"/>
              </w:rPr>
              <w:t xml:space="preserve"> 7. У получателя субсидии на едином налоговом счете отсутствует или не превышает размера, определенного </w:t>
            </w:r>
            <w:hyperlink r:id="rId7" w:history="1">
              <w:r w:rsidRPr="0030668B">
                <w:rPr>
                  <w:color w:val="0000FF"/>
                  <w:lang w:eastAsia="en-US"/>
                </w:rPr>
                <w:t>пунктом 3 статьи 47</w:t>
              </w:r>
            </w:hyperlink>
            <w:r w:rsidRPr="0030668B">
              <w:rPr>
                <w:lang w:eastAsia="en-US"/>
              </w:rPr>
      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      </w:r>
          </w:p>
          <w:p w:rsidR="007A6D78" w:rsidRPr="0030668B" w:rsidRDefault="007A6D78" w:rsidP="003066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0668B">
              <w:rPr>
                <w:lang w:eastAsia="en-US"/>
              </w:rPr>
              <w:t xml:space="preserve"> 8. 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получатель субсидии, являющийся индивидуальным предпринимателем, не прекратил деятельность в качестве индивидуального предпринимателя;</w:t>
            </w:r>
          </w:p>
          <w:p w:rsidR="007A6D78" w:rsidRPr="0030668B" w:rsidRDefault="007A6D78" w:rsidP="0030668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0668B">
              <w:rPr>
                <w:lang w:eastAsia="en-US"/>
              </w:rPr>
              <w:t>9.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субсидии;</w:t>
            </w:r>
          </w:p>
          <w:p w:rsidR="007A6D78" w:rsidRPr="00E56BF6" w:rsidRDefault="007A6D78" w:rsidP="0030668B">
            <w:pPr>
              <w:autoSpaceDE w:val="0"/>
              <w:autoSpaceDN w:val="0"/>
              <w:adjustRightInd w:val="0"/>
              <w:jc w:val="both"/>
            </w:pPr>
          </w:p>
        </w:tc>
      </w:tr>
      <w:tr w:rsidR="007A6D78" w:rsidRPr="004C5D5E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13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Порядок расчета размера субсидии с учетом положений пунктов 14,15 и 24 Правил №1780</w:t>
            </w:r>
          </w:p>
        </w:tc>
        <w:tc>
          <w:tcPr>
            <w:tcW w:w="2711" w:type="pct"/>
          </w:tcPr>
          <w:p w:rsidR="007A6D78" w:rsidRPr="00E27C1A" w:rsidRDefault="007A6D78" w:rsidP="0030668B">
            <w:pPr>
              <w:ind w:left="60" w:firstLine="648"/>
              <w:jc w:val="both"/>
            </w:pPr>
            <w:r w:rsidRPr="00E27C1A">
              <w:t>Субсидия предоставляется  в соответствии с лимитами бюджетных обязательств, доведенными администрации Унечского района, как главному распорядителю средств местного бюджета на текущий год.</w:t>
            </w:r>
          </w:p>
          <w:p w:rsidR="007A6D78" w:rsidRPr="00E27C1A" w:rsidRDefault="007A6D78" w:rsidP="0030668B">
            <w:pPr>
              <w:ind w:firstLine="708"/>
              <w:jc w:val="both"/>
            </w:pPr>
            <w:r w:rsidRPr="00E27C1A">
              <w:t xml:space="preserve">Ставка субсидии   составляет  4 руб. на 1 кв.м. площади животноводческих помещений. </w:t>
            </w:r>
          </w:p>
          <w:p w:rsidR="007A6D78" w:rsidRPr="00E27C1A" w:rsidRDefault="007A6D78" w:rsidP="0030668B">
            <w:pPr>
              <w:ind w:firstLine="708"/>
              <w:jc w:val="both"/>
            </w:pPr>
          </w:p>
          <w:p w:rsidR="007A6D78" w:rsidRPr="00E27C1A" w:rsidRDefault="007A6D78" w:rsidP="0030668B">
            <w:pPr>
              <w:ind w:firstLine="708"/>
              <w:jc w:val="both"/>
            </w:pPr>
            <w:r w:rsidRPr="00E27C1A">
              <w:t>Размер субсидии причитающейся к выплате рассчитывается по формуле:</w:t>
            </w:r>
          </w:p>
          <w:p w:rsidR="007A6D78" w:rsidRPr="00E27C1A" w:rsidRDefault="007A6D78" w:rsidP="0030668B">
            <w:pPr>
              <w:ind w:firstLine="9"/>
              <w:jc w:val="both"/>
            </w:pPr>
            <w:r w:rsidRPr="0030668B">
              <w:rPr>
                <w:lang w:val="en-US"/>
              </w:rPr>
              <w:t>R</w:t>
            </w:r>
            <w:r w:rsidRPr="00E27C1A">
              <w:t xml:space="preserve">= </w:t>
            </w:r>
            <w:r w:rsidRPr="0030668B">
              <w:rPr>
                <w:lang w:val="en-US"/>
              </w:rPr>
              <w:t>S</w:t>
            </w:r>
            <w:r w:rsidRPr="00E27C1A">
              <w:t xml:space="preserve"> х С где:</w:t>
            </w:r>
          </w:p>
          <w:p w:rsidR="007A6D78" w:rsidRPr="00E27C1A" w:rsidRDefault="007A6D78" w:rsidP="0030668B">
            <w:pPr>
              <w:ind w:firstLine="9"/>
              <w:jc w:val="both"/>
            </w:pPr>
            <w:r w:rsidRPr="0030668B">
              <w:rPr>
                <w:lang w:val="en-US"/>
              </w:rPr>
              <w:t>R</w:t>
            </w:r>
            <w:r w:rsidRPr="00E27C1A">
              <w:t xml:space="preserve"> – размер субсидии (руб.);</w:t>
            </w:r>
          </w:p>
          <w:p w:rsidR="007A6D78" w:rsidRPr="00E27C1A" w:rsidRDefault="007A6D78" w:rsidP="0030668B">
            <w:pPr>
              <w:ind w:firstLine="9"/>
              <w:jc w:val="both"/>
            </w:pPr>
            <w:r w:rsidRPr="0030668B">
              <w:rPr>
                <w:lang w:val="en-US"/>
              </w:rPr>
              <w:t>S</w:t>
            </w:r>
            <w:r w:rsidRPr="00E27C1A">
              <w:t xml:space="preserve"> – площадь животноводческих помещений (кв.м) в которых проведена дезинфекция;</w:t>
            </w:r>
          </w:p>
          <w:p w:rsidR="007A6D78" w:rsidRPr="00E27C1A" w:rsidRDefault="007A6D78" w:rsidP="0030668B">
            <w:pPr>
              <w:ind w:firstLine="9"/>
              <w:jc w:val="both"/>
            </w:pPr>
            <w:r w:rsidRPr="00E27C1A">
              <w:t>С – ставка субсидии рублей на 1 кв.м.площади</w:t>
            </w:r>
          </w:p>
          <w:p w:rsidR="007A6D78" w:rsidRPr="00E27C1A" w:rsidRDefault="007A6D78" w:rsidP="0030668B">
            <w:pPr>
              <w:ind w:firstLine="9"/>
              <w:jc w:val="both"/>
            </w:pPr>
          </w:p>
          <w:p w:rsidR="007A6D78" w:rsidRPr="00E27C1A" w:rsidRDefault="007A6D78" w:rsidP="0030668B">
            <w:pPr>
              <w:ind w:firstLine="708"/>
              <w:jc w:val="both"/>
            </w:pPr>
            <w:r w:rsidRPr="00E27C1A">
              <w:t>Субсидия из средств бюджета Унечского муниципального района  не может превышать 90 %  от фактических затрат по проведению  дезинфекции животноводческих помещений.</w:t>
            </w:r>
          </w:p>
          <w:p w:rsidR="007A6D78" w:rsidRPr="0030668B" w:rsidRDefault="007A6D78" w:rsidP="0030668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7A6D78" w:rsidRPr="00E27C1A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14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Понятия,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Не предусмотрено</w:t>
            </w:r>
          </w:p>
        </w:tc>
      </w:tr>
      <w:tr w:rsidR="007A6D78" w:rsidRPr="00E27C1A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15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Наименование отчетности, представляемой получателем субсидии, предусмотренной пунктом 32 Правил №1780 (при необходимости)</w:t>
            </w:r>
          </w:p>
        </w:tc>
        <w:tc>
          <w:tcPr>
            <w:tcW w:w="2711" w:type="pct"/>
          </w:tcPr>
          <w:p w:rsidR="007A6D78" w:rsidRPr="00E27C1A" w:rsidRDefault="007A6D78" w:rsidP="0030668B">
            <w:pPr>
              <w:pStyle w:val="BodyText2"/>
              <w:spacing w:after="0" w:line="240" w:lineRule="auto"/>
              <w:ind w:firstLine="708"/>
              <w:jc w:val="both"/>
            </w:pPr>
            <w:r w:rsidRPr="00E27C1A">
              <w:t>Выплата субсидии на возмещение части затрат на проведение дезинфекции животноводческих помещений производится сельскохозяйственным   товаропроизводителям Унечского района  независимо  от  форм собственности, при условии:</w:t>
            </w:r>
          </w:p>
          <w:p w:rsidR="007A6D78" w:rsidRPr="00E27C1A" w:rsidRDefault="007A6D78" w:rsidP="0030668B">
            <w:pPr>
              <w:pStyle w:val="BodyText2"/>
              <w:spacing w:after="0" w:line="240" w:lineRule="auto"/>
              <w:ind w:firstLine="708"/>
              <w:jc w:val="both"/>
            </w:pPr>
            <w:r w:rsidRPr="0030668B">
              <w:rPr>
                <w:b/>
                <w:bCs/>
              </w:rPr>
              <w:t xml:space="preserve">- </w:t>
            </w:r>
            <w:r w:rsidRPr="00E27C1A">
              <w:t>документально подтвержденных расходов по проведению дезинфекции животноводческих помещений (акт выполненных работ, счет-фактура, платежное поручение и другие платежные документы в виде копий);</w:t>
            </w:r>
          </w:p>
          <w:p w:rsidR="007A6D78" w:rsidRPr="00E27C1A" w:rsidRDefault="007A6D78" w:rsidP="0030668B">
            <w:pPr>
              <w:pStyle w:val="BodyText2"/>
              <w:spacing w:line="240" w:lineRule="auto"/>
              <w:ind w:firstLine="708"/>
              <w:jc w:val="both"/>
            </w:pPr>
            <w:r w:rsidRPr="00E27C1A">
              <w:t>- предоставление получателями субсидии согласия в форме заявления на осуществление главным распорядителем бюджетных средств, предоставившим субсидии, и (или) органом муниципального финансового контроля (надзора)  проверок соблюдения условий, целей и порядка предоставления субсидии их получателями в соответствии с пунктом 5 статьи 78 Бюджетного кодекса Российской Федерации.</w:t>
            </w:r>
          </w:p>
          <w:p w:rsidR="007A6D78" w:rsidRPr="00E27C1A" w:rsidRDefault="007A6D78" w:rsidP="0030668B">
            <w:pPr>
              <w:pStyle w:val="ListParagraph"/>
              <w:ind w:left="9" w:firstLine="348"/>
              <w:jc w:val="both"/>
            </w:pPr>
            <w:r w:rsidRPr="00E27C1A">
              <w:t xml:space="preserve">Для получения субсидии </w:t>
            </w:r>
            <w:r>
              <w:t>с</w:t>
            </w:r>
            <w:r w:rsidRPr="00E27C1A">
              <w:t>ельскохозяйственные    товаропроизводители   представляют  в   администрацию  района:</w:t>
            </w:r>
          </w:p>
          <w:p w:rsidR="007A6D78" w:rsidRPr="0030668B" w:rsidRDefault="007A6D78" w:rsidP="0030668B">
            <w:pPr>
              <w:pStyle w:val="ListParagraph"/>
              <w:ind w:left="9" w:firstLine="348"/>
              <w:jc w:val="both"/>
              <w:rPr>
                <w:b/>
                <w:bCs/>
              </w:rPr>
            </w:pPr>
            <w:r w:rsidRPr="00E27C1A">
              <w:t xml:space="preserve">-  заявление на выплату субсидии и  справку-расчет,   согласованную с ГКУ Брянской области  «Унечское районное управление сельского  хозяйства» и финансовым управлением администрации района </w:t>
            </w:r>
            <w:r w:rsidRPr="0030668B">
              <w:rPr>
                <w:i/>
                <w:iCs/>
              </w:rPr>
              <w:t>(согласно приложений №1 и №2 к Порядку)</w:t>
            </w:r>
            <w:r w:rsidRPr="00E27C1A">
              <w:t xml:space="preserve"> на предоставление  субсидии на   возмещение  части   затрат сельскохозяйственным товаропроизводителям Унечского района  на проведение дезинфекции      животноводческих      помещений с приложением    подтверждающих  документов о проведенной дезинфекции за подписью  руководителя сельхозпредприятия и главного  бухгалтера</w:t>
            </w:r>
            <w:r w:rsidRPr="0030668B">
              <w:rPr>
                <w:b/>
                <w:bCs/>
              </w:rPr>
              <w:t xml:space="preserve">, </w:t>
            </w:r>
            <w:r w:rsidRPr="00E27C1A">
              <w:t>а такжепредоставление получателем субсидии согласия в форме заявления на осуществление главным распорядителем бюджетных средств, предоставившим субсидии, и (или) органом муниципального финансового контроля (надзора)  проверок соблюдения условий, целей и порядка предоставления субсидии их получателями в соответствии с пунктом 5 статьи 78 Бюджетного кодекса Российской Федерации</w:t>
            </w:r>
            <w:r>
              <w:t>.</w:t>
            </w:r>
          </w:p>
          <w:p w:rsidR="007A6D78" w:rsidRPr="00E27C1A" w:rsidRDefault="007A6D78" w:rsidP="0030668B">
            <w:pPr>
              <w:ind w:firstLine="708"/>
              <w:jc w:val="both"/>
            </w:pPr>
            <w:r w:rsidRPr="00E27C1A">
              <w:t>Справка-расчет составляется в 2-х экземплярах, по одному: администрации Унечского района и сельскохозяйственному товаропроизводителю.</w:t>
            </w:r>
          </w:p>
          <w:p w:rsidR="007A6D78" w:rsidRPr="00E27C1A" w:rsidRDefault="007A6D78" w:rsidP="0030668B">
            <w:pPr>
              <w:ind w:left="9"/>
              <w:jc w:val="both"/>
            </w:pPr>
            <w:r w:rsidRPr="00E27C1A">
              <w:t xml:space="preserve">      Предоставленные  сельскохозяйственными   товаропроизводителями   документы рассматриваются специалистами администрации района в течение 10  рабочих дней со дня поступления документов  на предмет проверки   полноты и достоверности, предоставляемых получателями субсидий документов, соответствия получателей субсидий условиям и критериям отбора для предоставления субсидии, правильности  оформления справок-расчетов. По  результатам рассмотрения документов принимается решение о предоставлении субсидии или в ее отказе. </w:t>
            </w:r>
            <w:r w:rsidRPr="00E27C1A">
              <w:tab/>
            </w:r>
          </w:p>
          <w:p w:rsidR="007A6D78" w:rsidRPr="00E27C1A" w:rsidRDefault="007A6D78" w:rsidP="0030668B">
            <w:pPr>
              <w:ind w:left="60" w:firstLine="648"/>
              <w:jc w:val="both"/>
            </w:pPr>
            <w:r w:rsidRPr="00E27C1A">
              <w:t xml:space="preserve">Основаниями для отказа  в получении субсидии является не предоставление (предоставление не в полном объеме) документов, недостоверность  предоставленной получателем субсидии информации, несоответствия получателя субсидии критериям отбора, несоответствие предоставленных получателем субсидии документов  требованиям, определенным настоящим Порядком. </w:t>
            </w:r>
          </w:p>
          <w:p w:rsidR="007A6D78" w:rsidRPr="0030668B" w:rsidRDefault="007A6D78" w:rsidP="0030668B">
            <w:pPr>
              <w:ind w:firstLine="708"/>
              <w:jc w:val="both"/>
              <w:rPr>
                <w:sz w:val="22"/>
                <w:szCs w:val="22"/>
              </w:rPr>
            </w:pPr>
          </w:p>
        </w:tc>
      </w:tr>
      <w:tr w:rsidR="007A6D78" w:rsidRPr="00E27C1A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16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Информация о возможности заключения соглашения о предоставлении субсидии с иным юридическим лицом в соответствии с пунктом 12 Правил №1780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Субсидии предоставляется на основании соглашения, заключаемого между главным распорядителем бюджетных средств и получателем субсидий. Возможность заключения соглашения с иным юридическим лицом не предусмотрена</w:t>
            </w:r>
          </w:p>
        </w:tc>
      </w:tr>
      <w:tr w:rsidR="007A6D78" w:rsidRPr="00E27C1A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17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Направления расходов, определенные в соответствии с подпунктом «а» пункта 25 Правил №1780, а также при необходимости наименования затрат, произведенных получателем субсидии за счет собственных средств, возмещаемых за счет субсидии, определенные в соответствии с подпунктом «ж» пункта 25 Правил №1780,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Не предусмотрено</w:t>
            </w:r>
          </w:p>
        </w:tc>
      </w:tr>
      <w:tr w:rsidR="007A6D78" w:rsidRPr="00E27C1A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18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Наименование операций, для осуществления которых получатель субсидии приобретает за счет средств субсидии иностранную валюту (при необходимости)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Не предусмотрено</w:t>
            </w:r>
          </w:p>
        </w:tc>
      </w:tr>
      <w:tr w:rsidR="007A6D78" w:rsidRPr="00E27C1A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19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пунктом 26 Правил №1780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Не предусмотрено</w:t>
            </w:r>
          </w:p>
        </w:tc>
      </w:tr>
      <w:tr w:rsidR="007A6D78" w:rsidRPr="00E27C1A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20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Порядок расчета размера средств субсидии, подлежащих возврату в бюджет, из которого предоставлена субсидия, в случае не достижения значений результата предоставления субсидии, отличный от порядка, установленного пунктами 37 - 39 Правил №1780 (при необходимости)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Не предусмотрено</w:t>
            </w:r>
          </w:p>
        </w:tc>
      </w:tr>
      <w:tr w:rsidR="007A6D78" w:rsidRPr="00E27C1A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21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Штрафные санкции, определенные в соответствии с пунктом 40 Правил №1780 (при необходимости)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Не предусмотрено</w:t>
            </w:r>
          </w:p>
        </w:tc>
      </w:tr>
      <w:tr w:rsidR="007A6D78" w:rsidRPr="00E27C1A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22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Необходимость внедрения современных технологий, включая решения на базе искусственного интеллекта (в отношении субсидий, предусмотренных пунктом 69 Правил №1780)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 xml:space="preserve"> Не предусмотрено</w:t>
            </w:r>
          </w:p>
        </w:tc>
      </w:tr>
      <w:tr w:rsidR="007A6D78" w:rsidRPr="006A2620">
        <w:tc>
          <w:tcPr>
            <w:tcW w:w="283" w:type="pct"/>
          </w:tcPr>
          <w:p w:rsidR="007A6D78" w:rsidRPr="0030668B" w:rsidRDefault="007A6D78" w:rsidP="0030668B">
            <w:pPr>
              <w:jc w:val="center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23</w:t>
            </w:r>
          </w:p>
        </w:tc>
        <w:tc>
          <w:tcPr>
            <w:tcW w:w="2007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Иные условия, устанавливаемые в случае необходимости, в том числе с учетом особенностей</w:t>
            </w:r>
          </w:p>
        </w:tc>
        <w:tc>
          <w:tcPr>
            <w:tcW w:w="2711" w:type="pct"/>
          </w:tcPr>
          <w:p w:rsidR="007A6D78" w:rsidRPr="0030668B" w:rsidRDefault="007A6D78" w:rsidP="0030668B">
            <w:pPr>
              <w:jc w:val="both"/>
              <w:rPr>
                <w:sz w:val="22"/>
                <w:szCs w:val="22"/>
              </w:rPr>
            </w:pPr>
            <w:r w:rsidRPr="0030668B">
              <w:rPr>
                <w:sz w:val="22"/>
                <w:szCs w:val="22"/>
              </w:rPr>
              <w:t>Не предусмотрено</w:t>
            </w:r>
          </w:p>
        </w:tc>
      </w:tr>
    </w:tbl>
    <w:p w:rsidR="007A6D78" w:rsidRPr="004C5D5E" w:rsidRDefault="007A6D78" w:rsidP="00367A6C">
      <w:pPr>
        <w:keepNext/>
        <w:spacing w:after="60" w:line="276" w:lineRule="auto"/>
        <w:jc w:val="center"/>
        <w:outlineLvl w:val="3"/>
        <w:rPr>
          <w:b/>
          <w:bCs/>
          <w:color w:val="FF0000"/>
          <w:sz w:val="22"/>
          <w:szCs w:val="22"/>
        </w:rPr>
      </w:pPr>
    </w:p>
    <w:p w:rsidR="007A6D78" w:rsidRPr="00410DCB" w:rsidRDefault="007A6D78" w:rsidP="00367A6C">
      <w:pPr>
        <w:spacing w:line="276" w:lineRule="auto"/>
        <w:ind w:firstLine="851"/>
        <w:jc w:val="both"/>
        <w:rPr>
          <w:color w:val="000000"/>
        </w:rPr>
      </w:pPr>
      <w:r w:rsidRPr="00410DCB">
        <w:rPr>
          <w:color w:val="000000"/>
        </w:rPr>
        <w:t xml:space="preserve">Ответственность за достоверность сведений, содержащихся в представленных  </w:t>
      </w:r>
      <w:r>
        <w:rPr>
          <w:color w:val="000000"/>
        </w:rPr>
        <w:t xml:space="preserve">конкретным </w:t>
      </w:r>
      <w:r w:rsidRPr="00410DCB">
        <w:rPr>
          <w:color w:val="000000"/>
        </w:rPr>
        <w:t>получателем субсидии документах, несет конкретный получатель субсидии.</w:t>
      </w:r>
    </w:p>
    <w:p w:rsidR="007A6D78" w:rsidRPr="00410DCB" w:rsidRDefault="007A6D78" w:rsidP="00367A6C">
      <w:pPr>
        <w:spacing w:line="276" w:lineRule="auto"/>
        <w:ind w:firstLine="851"/>
        <w:jc w:val="both"/>
        <w:rPr>
          <w:color w:val="000000"/>
        </w:rPr>
      </w:pPr>
      <w:r w:rsidRPr="00410DCB">
        <w:rPr>
          <w:color w:val="000000"/>
        </w:rPr>
        <w:t>Информация о субсидиях размещается на едином портале бюджетной системы Российской Федерации в информационно-телекоммуникационной сети «Интернет».</w:t>
      </w:r>
    </w:p>
    <w:p w:rsidR="007A6D78" w:rsidRPr="004C5D5E" w:rsidRDefault="007A6D78" w:rsidP="00367A6C">
      <w:pPr>
        <w:spacing w:line="360" w:lineRule="auto"/>
        <w:rPr>
          <w:color w:val="FF0000"/>
        </w:rPr>
      </w:pPr>
    </w:p>
    <w:p w:rsidR="007A6D78" w:rsidRPr="004C5D5E" w:rsidRDefault="007A6D78" w:rsidP="00367A6C">
      <w:pPr>
        <w:ind w:left="360"/>
        <w:jc w:val="right"/>
        <w:rPr>
          <w:color w:val="FF0000"/>
        </w:rPr>
      </w:pPr>
    </w:p>
    <w:p w:rsidR="007A6D78" w:rsidRDefault="007A6D78" w:rsidP="00367A6C">
      <w:pPr>
        <w:ind w:left="360"/>
        <w:jc w:val="right"/>
        <w:rPr>
          <w:color w:val="FF0000"/>
        </w:rPr>
      </w:pPr>
    </w:p>
    <w:p w:rsidR="007A6D78" w:rsidRDefault="007A6D78" w:rsidP="00367A6C">
      <w:pPr>
        <w:ind w:left="360"/>
        <w:jc w:val="right"/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Default="007A6D78" w:rsidP="00367A6C">
      <w:pPr>
        <w:rPr>
          <w:color w:val="FF0000"/>
        </w:rPr>
      </w:pPr>
    </w:p>
    <w:p w:rsidR="007A6D78" w:rsidRPr="00410DCB" w:rsidRDefault="007A6D78" w:rsidP="00367A6C">
      <w:pPr>
        <w:jc w:val="right"/>
        <w:rPr>
          <w:color w:val="000000"/>
        </w:rPr>
      </w:pPr>
      <w:r w:rsidRPr="00410DCB">
        <w:rPr>
          <w:color w:val="000000"/>
        </w:rPr>
        <w:t xml:space="preserve">Приложение №1 </w:t>
      </w:r>
    </w:p>
    <w:p w:rsidR="007A6D78" w:rsidRPr="00410DCB" w:rsidRDefault="007A6D78" w:rsidP="00367A6C">
      <w:pPr>
        <w:jc w:val="right"/>
        <w:rPr>
          <w:color w:val="000000"/>
        </w:rPr>
      </w:pPr>
      <w:r w:rsidRPr="00410DCB">
        <w:rPr>
          <w:color w:val="000000"/>
        </w:rPr>
        <w:t xml:space="preserve"> к Порядку предоставления субсидии</w:t>
      </w:r>
    </w:p>
    <w:p w:rsidR="007A6D78" w:rsidRPr="00410DCB" w:rsidRDefault="007A6D78" w:rsidP="00367A6C">
      <w:pPr>
        <w:ind w:left="360"/>
        <w:jc w:val="right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сельскохозяйственным товаропроизводителям </w:t>
      </w:r>
    </w:p>
    <w:p w:rsidR="007A6D78" w:rsidRPr="00410DCB" w:rsidRDefault="007A6D78" w:rsidP="00367A6C">
      <w:pPr>
        <w:ind w:left="360"/>
        <w:jc w:val="right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Унечского района на возмещение части затрат на</w:t>
      </w:r>
    </w:p>
    <w:p w:rsidR="007A6D78" w:rsidRPr="00410DCB" w:rsidRDefault="007A6D78" w:rsidP="00367A6C">
      <w:pPr>
        <w:jc w:val="right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       на проведение  дезинфекции животноводческих</w:t>
      </w:r>
    </w:p>
    <w:p w:rsidR="007A6D78" w:rsidRPr="00410DCB" w:rsidRDefault="007A6D78" w:rsidP="00367A6C">
      <w:pPr>
        <w:ind w:left="360"/>
        <w:jc w:val="right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помещений  из средств бюджета Унечского </w:t>
      </w:r>
    </w:p>
    <w:p w:rsidR="007A6D78" w:rsidRPr="00410DCB" w:rsidRDefault="007A6D78" w:rsidP="00367A6C">
      <w:pPr>
        <w:spacing w:line="360" w:lineRule="auto"/>
        <w:jc w:val="right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      муниципального района Брянской области</w:t>
      </w:r>
    </w:p>
    <w:p w:rsidR="007A6D78" w:rsidRPr="00410DCB" w:rsidRDefault="007A6D78" w:rsidP="00367A6C">
      <w:pPr>
        <w:spacing w:line="360" w:lineRule="auto"/>
        <w:rPr>
          <w:color w:val="000000"/>
        </w:rPr>
      </w:pPr>
    </w:p>
    <w:p w:rsidR="007A6D78" w:rsidRPr="00410DCB" w:rsidRDefault="007A6D78" w:rsidP="00367A6C">
      <w:pPr>
        <w:spacing w:line="360" w:lineRule="auto"/>
        <w:rPr>
          <w:color w:val="000000"/>
        </w:rPr>
      </w:pPr>
    </w:p>
    <w:p w:rsidR="007A6D78" w:rsidRPr="008D4A3D" w:rsidRDefault="007A6D78" w:rsidP="00367A6C">
      <w:pPr>
        <w:spacing w:line="360" w:lineRule="auto"/>
        <w:jc w:val="right"/>
      </w:pPr>
      <w:r w:rsidRPr="008D4A3D">
        <w:t xml:space="preserve">                                                                                    Главе  администрации Унечского района</w:t>
      </w:r>
    </w:p>
    <w:p w:rsidR="007A6D78" w:rsidRPr="008D4A3D" w:rsidRDefault="007A6D78" w:rsidP="00367A6C">
      <w:pPr>
        <w:jc w:val="right"/>
      </w:pPr>
      <w:r>
        <w:t>_______________________</w:t>
      </w:r>
    </w:p>
    <w:p w:rsidR="007A6D78" w:rsidRPr="00DF4DA4" w:rsidRDefault="007A6D78" w:rsidP="00367A6C">
      <w:pPr>
        <w:jc w:val="center"/>
        <w:rPr>
          <w:sz w:val="20"/>
          <w:szCs w:val="20"/>
        </w:rPr>
      </w:pPr>
      <w:r w:rsidRPr="00DF4DA4">
        <w:rPr>
          <w:sz w:val="20"/>
          <w:szCs w:val="20"/>
        </w:rPr>
        <w:t>Ф.И.О</w:t>
      </w:r>
    </w:p>
    <w:p w:rsidR="007A6D78" w:rsidRDefault="007A6D78" w:rsidP="00367A6C">
      <w:pPr>
        <w:jc w:val="center"/>
      </w:pPr>
    </w:p>
    <w:p w:rsidR="007A6D78" w:rsidRPr="00410DCB" w:rsidRDefault="007A6D78" w:rsidP="00367A6C">
      <w:pPr>
        <w:spacing w:line="360" w:lineRule="auto"/>
        <w:rPr>
          <w:b/>
          <w:bCs/>
          <w:color w:val="000000"/>
        </w:rPr>
      </w:pPr>
    </w:p>
    <w:p w:rsidR="007A6D78" w:rsidRPr="00410DCB" w:rsidRDefault="007A6D78" w:rsidP="00367A6C">
      <w:pPr>
        <w:spacing w:line="360" w:lineRule="auto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Заявление</w:t>
      </w:r>
    </w:p>
    <w:p w:rsidR="007A6D78" w:rsidRPr="00410DCB" w:rsidRDefault="007A6D78" w:rsidP="00367A6C">
      <w:pPr>
        <w:spacing w:line="360" w:lineRule="auto"/>
        <w:jc w:val="both"/>
        <w:rPr>
          <w:color w:val="000000"/>
        </w:rPr>
      </w:pPr>
      <w:r w:rsidRPr="00410DCB">
        <w:rPr>
          <w:color w:val="000000"/>
        </w:rPr>
        <w:t>_____________________________________________________________________________</w:t>
      </w:r>
    </w:p>
    <w:p w:rsidR="007A6D78" w:rsidRPr="00410DCB" w:rsidRDefault="007A6D78" w:rsidP="00367A6C">
      <w:pPr>
        <w:spacing w:line="360" w:lineRule="auto"/>
        <w:jc w:val="both"/>
        <w:rPr>
          <w:color w:val="000000"/>
          <w:sz w:val="20"/>
          <w:szCs w:val="20"/>
        </w:rPr>
      </w:pPr>
      <w:r w:rsidRPr="00410DCB">
        <w:rPr>
          <w:color w:val="000000"/>
          <w:sz w:val="20"/>
          <w:szCs w:val="20"/>
        </w:rPr>
        <w:t>(наименование сельскохозяйственного товаропроизводителя, юридический адрес)</w:t>
      </w:r>
    </w:p>
    <w:p w:rsidR="007A6D78" w:rsidRPr="00410DCB" w:rsidRDefault="007A6D78" w:rsidP="00367A6C">
      <w:pPr>
        <w:spacing w:line="360" w:lineRule="auto"/>
        <w:jc w:val="both"/>
        <w:rPr>
          <w:color w:val="000000"/>
          <w:sz w:val="20"/>
          <w:szCs w:val="20"/>
        </w:rPr>
      </w:pPr>
      <w:r w:rsidRPr="00410DCB">
        <w:rPr>
          <w:color w:val="000000"/>
          <w:sz w:val="20"/>
          <w:szCs w:val="20"/>
        </w:rPr>
        <w:t>_____________________________________________________________________________________________</w:t>
      </w:r>
    </w:p>
    <w:p w:rsidR="007A6D78" w:rsidRPr="00410DCB" w:rsidRDefault="007A6D78" w:rsidP="00367A6C">
      <w:pPr>
        <w:spacing w:line="360" w:lineRule="auto"/>
        <w:jc w:val="both"/>
        <w:rPr>
          <w:color w:val="000000"/>
        </w:rPr>
      </w:pPr>
      <w:r w:rsidRPr="00410DCB">
        <w:rPr>
          <w:color w:val="000000"/>
        </w:rPr>
        <w:t>просит предоставить субсидию на возмещение части затрат на проведение дезинфекции животноводческих помещений за_________    20__ года.</w:t>
      </w:r>
    </w:p>
    <w:p w:rsidR="007A6D78" w:rsidRPr="00410DCB" w:rsidRDefault="007A6D78" w:rsidP="00367A6C">
      <w:pPr>
        <w:spacing w:line="360" w:lineRule="auto"/>
        <w:jc w:val="both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( период )</w:t>
      </w:r>
    </w:p>
    <w:p w:rsidR="007A6D78" w:rsidRPr="00410DCB" w:rsidRDefault="007A6D78" w:rsidP="00367A6C">
      <w:pPr>
        <w:spacing w:line="360" w:lineRule="auto"/>
        <w:jc w:val="both"/>
        <w:rPr>
          <w:color w:val="000000"/>
          <w:sz w:val="20"/>
          <w:szCs w:val="20"/>
        </w:rPr>
      </w:pPr>
      <w:r w:rsidRPr="00410DCB">
        <w:rPr>
          <w:color w:val="000000"/>
        </w:rPr>
        <w:tab/>
        <w:t>Субсидию       просим      перечислить        на          следующий            расчетный</w:t>
      </w:r>
    </w:p>
    <w:p w:rsidR="007A6D78" w:rsidRPr="00410DCB" w:rsidRDefault="007A6D78" w:rsidP="00367A6C">
      <w:pPr>
        <w:spacing w:line="360" w:lineRule="auto"/>
        <w:jc w:val="both"/>
        <w:rPr>
          <w:color w:val="000000"/>
          <w:sz w:val="20"/>
          <w:szCs w:val="20"/>
        </w:rPr>
      </w:pPr>
      <w:r w:rsidRPr="00410DCB">
        <w:rPr>
          <w:color w:val="000000"/>
        </w:rPr>
        <w:t>счет</w:t>
      </w:r>
      <w:r w:rsidRPr="00410DCB">
        <w:rPr>
          <w:color w:val="000000"/>
          <w:sz w:val="20"/>
          <w:szCs w:val="20"/>
        </w:rPr>
        <w:t>_________________________________________________________________________________________</w:t>
      </w:r>
    </w:p>
    <w:p w:rsidR="007A6D78" w:rsidRPr="00410DCB" w:rsidRDefault="007A6D78" w:rsidP="00367A6C">
      <w:pPr>
        <w:spacing w:line="360" w:lineRule="auto"/>
        <w:jc w:val="both"/>
        <w:rPr>
          <w:color w:val="000000"/>
          <w:sz w:val="20"/>
          <w:szCs w:val="20"/>
        </w:rPr>
      </w:pPr>
      <w:r w:rsidRPr="00410DCB">
        <w:rPr>
          <w:color w:val="000000"/>
          <w:sz w:val="20"/>
          <w:szCs w:val="20"/>
        </w:rPr>
        <w:t xml:space="preserve">               (наименование и реквизиты банка, № расчетного счета)</w:t>
      </w:r>
    </w:p>
    <w:p w:rsidR="007A6D78" w:rsidRPr="00410DCB" w:rsidRDefault="007A6D78" w:rsidP="00367A6C">
      <w:pPr>
        <w:spacing w:line="360" w:lineRule="auto"/>
        <w:jc w:val="both"/>
        <w:rPr>
          <w:color w:val="000000"/>
          <w:sz w:val="20"/>
          <w:szCs w:val="20"/>
        </w:rPr>
      </w:pPr>
    </w:p>
    <w:p w:rsidR="007A6D78" w:rsidRPr="00410DCB" w:rsidRDefault="007A6D78" w:rsidP="00367A6C">
      <w:pPr>
        <w:spacing w:line="360" w:lineRule="auto"/>
        <w:rPr>
          <w:color w:val="000000"/>
          <w:sz w:val="20"/>
          <w:szCs w:val="20"/>
        </w:rPr>
      </w:pPr>
    </w:p>
    <w:p w:rsidR="007A6D78" w:rsidRPr="00410DCB" w:rsidRDefault="007A6D78" w:rsidP="00367A6C">
      <w:pPr>
        <w:spacing w:line="360" w:lineRule="auto"/>
        <w:rPr>
          <w:color w:val="000000"/>
          <w:sz w:val="20"/>
          <w:szCs w:val="20"/>
        </w:rPr>
      </w:pPr>
    </w:p>
    <w:p w:rsidR="007A6D78" w:rsidRPr="00410DCB" w:rsidRDefault="007A6D78" w:rsidP="00367A6C">
      <w:pPr>
        <w:spacing w:line="360" w:lineRule="auto"/>
        <w:rPr>
          <w:color w:val="000000"/>
          <w:sz w:val="20"/>
          <w:szCs w:val="20"/>
        </w:rPr>
      </w:pPr>
    </w:p>
    <w:p w:rsidR="007A6D78" w:rsidRPr="00410DCB" w:rsidRDefault="007A6D78" w:rsidP="00367A6C">
      <w:pPr>
        <w:spacing w:line="360" w:lineRule="auto"/>
        <w:rPr>
          <w:color w:val="000000"/>
          <w:sz w:val="20"/>
          <w:szCs w:val="20"/>
        </w:rPr>
      </w:pPr>
      <w:r w:rsidRPr="00410DCB">
        <w:rPr>
          <w:color w:val="000000"/>
        </w:rPr>
        <w:t>Руководитель</w:t>
      </w:r>
      <w:r w:rsidRPr="00410DCB">
        <w:rPr>
          <w:color w:val="000000"/>
          <w:sz w:val="20"/>
          <w:szCs w:val="20"/>
        </w:rPr>
        <w:t xml:space="preserve"> __________________           __________________________________</w:t>
      </w:r>
    </w:p>
    <w:p w:rsidR="007A6D78" w:rsidRPr="00410DCB" w:rsidRDefault="007A6D78" w:rsidP="00367A6C">
      <w:pPr>
        <w:spacing w:line="360" w:lineRule="auto"/>
        <w:rPr>
          <w:color w:val="000000"/>
          <w:sz w:val="20"/>
          <w:szCs w:val="20"/>
        </w:rPr>
      </w:pPr>
      <w:r w:rsidRPr="00410DCB">
        <w:rPr>
          <w:color w:val="000000"/>
          <w:sz w:val="20"/>
          <w:szCs w:val="20"/>
        </w:rPr>
        <w:t>(подпись)                             (расшифровка подписи)</w:t>
      </w:r>
    </w:p>
    <w:p w:rsidR="007A6D78" w:rsidRPr="00410DCB" w:rsidRDefault="007A6D78" w:rsidP="00367A6C">
      <w:pPr>
        <w:spacing w:line="360" w:lineRule="auto"/>
        <w:rPr>
          <w:color w:val="000000"/>
          <w:sz w:val="20"/>
          <w:szCs w:val="20"/>
        </w:rPr>
      </w:pPr>
    </w:p>
    <w:p w:rsidR="007A6D78" w:rsidRPr="00410DCB" w:rsidRDefault="007A6D78" w:rsidP="00367A6C">
      <w:pPr>
        <w:spacing w:line="360" w:lineRule="auto"/>
        <w:rPr>
          <w:color w:val="000000"/>
        </w:rPr>
      </w:pPr>
      <w:r w:rsidRPr="00410DCB">
        <w:rPr>
          <w:color w:val="000000"/>
        </w:rPr>
        <w:t>м.п.</w:t>
      </w:r>
    </w:p>
    <w:p w:rsidR="007A6D78" w:rsidRPr="00410DCB" w:rsidRDefault="007A6D78" w:rsidP="00367A6C">
      <w:pPr>
        <w:spacing w:line="360" w:lineRule="auto"/>
        <w:rPr>
          <w:color w:val="000000"/>
        </w:rPr>
      </w:pPr>
    </w:p>
    <w:p w:rsidR="007A6D78" w:rsidRPr="00410DCB" w:rsidRDefault="007A6D78" w:rsidP="00367A6C">
      <w:pPr>
        <w:spacing w:line="360" w:lineRule="auto"/>
        <w:rPr>
          <w:color w:val="000000"/>
        </w:rPr>
      </w:pPr>
      <w:r w:rsidRPr="00410DCB">
        <w:rPr>
          <w:color w:val="000000"/>
        </w:rPr>
        <w:t xml:space="preserve">«____»_______________ </w:t>
      </w:r>
    </w:p>
    <w:p w:rsidR="007A6D78" w:rsidRDefault="007A6D78" w:rsidP="00367A6C">
      <w:pPr>
        <w:spacing w:line="360" w:lineRule="auto"/>
        <w:rPr>
          <w:color w:val="000000"/>
        </w:rPr>
      </w:pPr>
    </w:p>
    <w:p w:rsidR="007A6D78" w:rsidRDefault="007A6D78" w:rsidP="00367A6C">
      <w:pPr>
        <w:spacing w:line="360" w:lineRule="auto"/>
        <w:rPr>
          <w:color w:val="000000"/>
        </w:rPr>
      </w:pPr>
    </w:p>
    <w:p w:rsidR="007A6D78" w:rsidRDefault="007A6D78" w:rsidP="00367A6C">
      <w:pPr>
        <w:spacing w:line="360" w:lineRule="auto"/>
        <w:rPr>
          <w:color w:val="000000"/>
        </w:rPr>
      </w:pPr>
    </w:p>
    <w:p w:rsidR="007A6D78" w:rsidRDefault="007A6D78" w:rsidP="00367A6C">
      <w:pPr>
        <w:spacing w:line="360" w:lineRule="auto"/>
        <w:rPr>
          <w:color w:val="000000"/>
        </w:rPr>
      </w:pPr>
    </w:p>
    <w:p w:rsidR="007A6D78" w:rsidRDefault="007A6D78" w:rsidP="00367A6C">
      <w:pPr>
        <w:spacing w:line="360" w:lineRule="auto"/>
        <w:rPr>
          <w:color w:val="000000"/>
        </w:rPr>
      </w:pPr>
    </w:p>
    <w:p w:rsidR="007A6D78" w:rsidRPr="00410DCB" w:rsidRDefault="007A6D78" w:rsidP="00367A6C">
      <w:pPr>
        <w:jc w:val="right"/>
        <w:rPr>
          <w:color w:val="000000"/>
        </w:rPr>
      </w:pPr>
      <w:bookmarkStart w:id="0" w:name="_GoBack"/>
      <w:bookmarkEnd w:id="0"/>
      <w:r w:rsidRPr="00410DCB">
        <w:rPr>
          <w:color w:val="000000"/>
        </w:rPr>
        <w:t xml:space="preserve">Приложение №2 </w:t>
      </w:r>
    </w:p>
    <w:p w:rsidR="007A6D78" w:rsidRPr="00410DCB" w:rsidRDefault="007A6D78" w:rsidP="00367A6C">
      <w:pPr>
        <w:jc w:val="right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      к Порядку предоставления субсидии</w:t>
      </w:r>
    </w:p>
    <w:p w:rsidR="007A6D78" w:rsidRPr="00410DCB" w:rsidRDefault="007A6D78" w:rsidP="00367A6C">
      <w:pPr>
        <w:ind w:left="360"/>
        <w:jc w:val="right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сельскохозяйственным товаропроизводителям </w:t>
      </w:r>
    </w:p>
    <w:p w:rsidR="007A6D78" w:rsidRPr="00410DCB" w:rsidRDefault="007A6D78" w:rsidP="00367A6C">
      <w:pPr>
        <w:ind w:left="360"/>
        <w:jc w:val="right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Унечского района на возмещение части затрат на</w:t>
      </w:r>
    </w:p>
    <w:p w:rsidR="007A6D78" w:rsidRPr="00410DCB" w:rsidRDefault="007A6D78" w:rsidP="00367A6C">
      <w:pPr>
        <w:jc w:val="right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      проведение  дезинфекции животноводческих</w:t>
      </w:r>
    </w:p>
    <w:p w:rsidR="007A6D78" w:rsidRPr="00410DCB" w:rsidRDefault="007A6D78" w:rsidP="00367A6C">
      <w:pPr>
        <w:ind w:left="360"/>
        <w:jc w:val="right"/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помещений  из средств бюджета Унечского муниципального района Брянской области </w:t>
      </w:r>
    </w:p>
    <w:p w:rsidR="007A6D78" w:rsidRPr="00410DCB" w:rsidRDefault="007A6D78" w:rsidP="00367A6C">
      <w:pPr>
        <w:ind w:left="360"/>
        <w:jc w:val="right"/>
        <w:rPr>
          <w:color w:val="000000"/>
        </w:rPr>
      </w:pPr>
    </w:p>
    <w:p w:rsidR="007A6D78" w:rsidRPr="00410DCB" w:rsidRDefault="007A6D78" w:rsidP="00367A6C">
      <w:pPr>
        <w:ind w:left="360"/>
        <w:rPr>
          <w:color w:val="000000"/>
        </w:rPr>
      </w:pPr>
      <w:r w:rsidRPr="00410DCB">
        <w:rPr>
          <w:color w:val="000000"/>
        </w:rPr>
        <w:t>Предоставляется: в администраци</w:t>
      </w:r>
      <w:r>
        <w:rPr>
          <w:color w:val="000000"/>
        </w:rPr>
        <w:t>ю</w:t>
      </w:r>
      <w:r w:rsidRPr="00410DCB">
        <w:rPr>
          <w:color w:val="000000"/>
        </w:rPr>
        <w:t xml:space="preserve"> Унечского района</w:t>
      </w:r>
    </w:p>
    <w:p w:rsidR="007A6D78" w:rsidRPr="00410DCB" w:rsidRDefault="007A6D78" w:rsidP="00367A6C">
      <w:pPr>
        <w:ind w:left="360"/>
        <w:rPr>
          <w:color w:val="000000"/>
        </w:rPr>
      </w:pPr>
    </w:p>
    <w:p w:rsidR="007A6D78" w:rsidRDefault="007A6D78" w:rsidP="00367A6C">
      <w:pPr>
        <w:rPr>
          <w:color w:val="000000"/>
        </w:rPr>
      </w:pPr>
      <w:r w:rsidRPr="00410DCB">
        <w:rPr>
          <w:color w:val="000000"/>
        </w:rPr>
        <w:t xml:space="preserve">                                                                       Согласовано:</w:t>
      </w:r>
    </w:p>
    <w:p w:rsidR="007A6D78" w:rsidRPr="00410DCB" w:rsidRDefault="007A6D78" w:rsidP="00367A6C">
      <w:pPr>
        <w:rPr>
          <w:color w:val="000000"/>
          <w:sz w:val="22"/>
          <w:szCs w:val="22"/>
        </w:rPr>
      </w:pPr>
    </w:p>
    <w:p w:rsidR="007A6D78" w:rsidRPr="00410DCB" w:rsidRDefault="007A6D78" w:rsidP="00367A6C">
      <w:pPr>
        <w:spacing w:line="360" w:lineRule="auto"/>
        <w:rPr>
          <w:color w:val="000000"/>
          <w:sz w:val="22"/>
          <w:szCs w:val="22"/>
        </w:rPr>
      </w:pPr>
      <w:r w:rsidRPr="00410DCB">
        <w:rPr>
          <w:color w:val="000000"/>
          <w:sz w:val="22"/>
          <w:szCs w:val="22"/>
        </w:rPr>
        <w:t xml:space="preserve">                                                                             начальник ГКУ БО  «Унечское районное управление </w:t>
      </w:r>
    </w:p>
    <w:p w:rsidR="007A6D78" w:rsidRPr="00410DCB" w:rsidRDefault="007A6D78" w:rsidP="00367A6C">
      <w:pPr>
        <w:spacing w:line="360" w:lineRule="auto"/>
        <w:rPr>
          <w:color w:val="000000"/>
          <w:sz w:val="22"/>
          <w:szCs w:val="22"/>
        </w:rPr>
      </w:pPr>
      <w:r w:rsidRPr="00410DCB">
        <w:rPr>
          <w:color w:val="000000"/>
          <w:sz w:val="22"/>
          <w:szCs w:val="22"/>
        </w:rPr>
        <w:t xml:space="preserve">                                                                             сельского  хозяйства_________________ Ф.И.О.</w:t>
      </w:r>
    </w:p>
    <w:p w:rsidR="007A6D78" w:rsidRPr="00410DCB" w:rsidRDefault="007A6D78" w:rsidP="00367A6C">
      <w:pPr>
        <w:spacing w:line="360" w:lineRule="auto"/>
        <w:rPr>
          <w:color w:val="000000"/>
          <w:sz w:val="22"/>
          <w:szCs w:val="22"/>
        </w:rPr>
      </w:pPr>
      <w:r w:rsidRPr="00410DCB">
        <w:rPr>
          <w:color w:val="000000"/>
          <w:sz w:val="22"/>
          <w:szCs w:val="22"/>
        </w:rPr>
        <w:t xml:space="preserve">                                                                             начальник финансового управления администрации </w:t>
      </w:r>
    </w:p>
    <w:p w:rsidR="007A6D78" w:rsidRPr="00410DCB" w:rsidRDefault="007A6D78" w:rsidP="00367A6C">
      <w:pPr>
        <w:spacing w:line="360" w:lineRule="auto"/>
        <w:rPr>
          <w:color w:val="000000"/>
          <w:sz w:val="22"/>
          <w:szCs w:val="22"/>
        </w:rPr>
      </w:pPr>
      <w:r w:rsidRPr="00410DCB">
        <w:rPr>
          <w:color w:val="000000"/>
          <w:sz w:val="22"/>
          <w:szCs w:val="22"/>
        </w:rPr>
        <w:t xml:space="preserve">                                                                             Унечского района____________________ Ф.И.О.</w:t>
      </w:r>
    </w:p>
    <w:p w:rsidR="007A6D78" w:rsidRPr="00410DCB" w:rsidRDefault="007A6D78" w:rsidP="00367A6C">
      <w:pPr>
        <w:spacing w:line="360" w:lineRule="auto"/>
        <w:rPr>
          <w:color w:val="000000"/>
        </w:rPr>
      </w:pPr>
    </w:p>
    <w:p w:rsidR="007A6D78" w:rsidRPr="00410DCB" w:rsidRDefault="007A6D78" w:rsidP="00367A6C">
      <w:pPr>
        <w:pStyle w:val="Heading2"/>
        <w:rPr>
          <w:rFonts w:ascii="Times New Roman" w:hAnsi="Times New Roman" w:cs="Times New Roman"/>
          <w:color w:val="000000"/>
        </w:rPr>
      </w:pPr>
      <w:r w:rsidRPr="00410DCB">
        <w:rPr>
          <w:rFonts w:ascii="Times New Roman" w:hAnsi="Times New Roman" w:cs="Times New Roman"/>
          <w:color w:val="000000"/>
        </w:rPr>
        <w:t xml:space="preserve">                                     СПРАВКА-РАСЧЕТ</w:t>
      </w:r>
    </w:p>
    <w:p w:rsidR="007A6D78" w:rsidRPr="00410DCB" w:rsidRDefault="007A6D78" w:rsidP="00367A6C">
      <w:pPr>
        <w:pStyle w:val="Heading2"/>
        <w:jc w:val="center"/>
        <w:rPr>
          <w:rFonts w:ascii="Times New Roman" w:hAnsi="Times New Roman" w:cs="Times New Roman"/>
          <w:color w:val="000000"/>
        </w:rPr>
      </w:pPr>
      <w:r w:rsidRPr="00410DCB">
        <w:rPr>
          <w:rFonts w:ascii="Times New Roman" w:hAnsi="Times New Roman" w:cs="Times New Roman"/>
          <w:color w:val="000000"/>
        </w:rPr>
        <w:t>на предоставление  субсидии на возмещение части затрат на       проведение  дезинфекции животноводческих помещений</w:t>
      </w:r>
    </w:p>
    <w:p w:rsidR="007A6D78" w:rsidRPr="00410DCB" w:rsidRDefault="007A6D78" w:rsidP="00367A6C">
      <w:pPr>
        <w:ind w:left="360"/>
        <w:rPr>
          <w:color w:val="000000"/>
        </w:rPr>
      </w:pPr>
      <w:r w:rsidRPr="00410DCB">
        <w:rPr>
          <w:color w:val="000000"/>
        </w:rPr>
        <w:t xml:space="preserve">                       по _________________________________</w:t>
      </w:r>
    </w:p>
    <w:p w:rsidR="007A6D78" w:rsidRPr="00410DCB" w:rsidRDefault="007A6D78" w:rsidP="00367A6C">
      <w:pPr>
        <w:ind w:left="360"/>
        <w:rPr>
          <w:color w:val="000000"/>
        </w:rPr>
      </w:pPr>
      <w:r w:rsidRPr="00410DCB">
        <w:rPr>
          <w:color w:val="000000"/>
        </w:rPr>
        <w:t xml:space="preserve">                           (  наименование получателя субсидии)</w:t>
      </w:r>
    </w:p>
    <w:p w:rsidR="007A6D78" w:rsidRPr="00410DCB" w:rsidRDefault="007A6D78" w:rsidP="00367A6C">
      <w:pPr>
        <w:ind w:left="360"/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34"/>
        <w:gridCol w:w="1559"/>
        <w:gridCol w:w="2268"/>
      </w:tblGrid>
      <w:tr w:rsidR="007A6D78" w:rsidRPr="00410DCB">
        <w:trPr>
          <w:cantSplit/>
          <w:trHeight w:val="205"/>
        </w:trPr>
        <w:tc>
          <w:tcPr>
            <w:tcW w:w="3434" w:type="dxa"/>
          </w:tcPr>
          <w:p w:rsidR="007A6D78" w:rsidRPr="00410DCB" w:rsidRDefault="007A6D78" w:rsidP="00D71239">
            <w:pPr>
              <w:jc w:val="center"/>
              <w:rPr>
                <w:color w:val="000000"/>
              </w:rPr>
            </w:pPr>
            <w:r w:rsidRPr="00410DCB">
              <w:rPr>
                <w:color w:val="000000"/>
              </w:rPr>
              <w:t>Площадь животноводческих помещений (кв.м.), в которых проведена  дезинфекция</w:t>
            </w:r>
          </w:p>
          <w:p w:rsidR="007A6D78" w:rsidRPr="00410DCB" w:rsidRDefault="007A6D78" w:rsidP="00D7123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7A6D78" w:rsidRPr="00410DCB" w:rsidRDefault="007A6D78" w:rsidP="00D71239">
            <w:pPr>
              <w:jc w:val="center"/>
              <w:rPr>
                <w:color w:val="000000"/>
              </w:rPr>
            </w:pPr>
            <w:r w:rsidRPr="00410DCB">
              <w:rPr>
                <w:color w:val="000000"/>
              </w:rPr>
              <w:t>Ставка</w:t>
            </w:r>
          </w:p>
          <w:p w:rsidR="007A6D78" w:rsidRPr="00410DCB" w:rsidRDefault="007A6D78" w:rsidP="00D71239">
            <w:pPr>
              <w:jc w:val="center"/>
              <w:rPr>
                <w:color w:val="000000"/>
              </w:rPr>
            </w:pPr>
            <w:r w:rsidRPr="00410DCB">
              <w:rPr>
                <w:color w:val="000000"/>
              </w:rPr>
              <w:t>субсидии</w:t>
            </w:r>
          </w:p>
          <w:p w:rsidR="007A6D78" w:rsidRPr="00410DCB" w:rsidRDefault="007A6D78" w:rsidP="00D71239">
            <w:pPr>
              <w:jc w:val="center"/>
              <w:rPr>
                <w:color w:val="000000"/>
              </w:rPr>
            </w:pPr>
            <w:r w:rsidRPr="00410DCB">
              <w:rPr>
                <w:color w:val="000000"/>
              </w:rPr>
              <w:t>рублей на 1 кв.м. площади</w:t>
            </w:r>
          </w:p>
          <w:p w:rsidR="007A6D78" w:rsidRPr="00410DCB" w:rsidRDefault="007A6D78" w:rsidP="00D71239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A6D78" w:rsidRPr="00410DCB" w:rsidRDefault="007A6D78" w:rsidP="00D712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Размер</w:t>
            </w:r>
            <w:r w:rsidRPr="00410DCB">
              <w:rPr>
                <w:color w:val="000000"/>
              </w:rPr>
              <w:t xml:space="preserve"> субсидии</w:t>
            </w:r>
          </w:p>
          <w:p w:rsidR="007A6D78" w:rsidRPr="00410DCB" w:rsidRDefault="007A6D78" w:rsidP="00D71239">
            <w:pPr>
              <w:jc w:val="center"/>
              <w:rPr>
                <w:color w:val="000000"/>
              </w:rPr>
            </w:pPr>
            <w:r w:rsidRPr="00410DCB">
              <w:rPr>
                <w:color w:val="000000"/>
              </w:rPr>
              <w:t>(руб.)</w:t>
            </w:r>
          </w:p>
          <w:p w:rsidR="007A6D78" w:rsidRPr="00410DCB" w:rsidRDefault="007A6D78" w:rsidP="00D71239">
            <w:pPr>
              <w:jc w:val="center"/>
              <w:rPr>
                <w:color w:val="000000"/>
              </w:rPr>
            </w:pPr>
            <w:r w:rsidRPr="00410DCB">
              <w:rPr>
                <w:color w:val="000000"/>
              </w:rPr>
              <w:t>(гр.1хгр.2)</w:t>
            </w:r>
          </w:p>
        </w:tc>
      </w:tr>
      <w:tr w:rsidR="007A6D78" w:rsidRPr="00410DCB">
        <w:trPr>
          <w:cantSplit/>
          <w:trHeight w:val="167"/>
        </w:trPr>
        <w:tc>
          <w:tcPr>
            <w:tcW w:w="3434" w:type="dxa"/>
          </w:tcPr>
          <w:p w:rsidR="007A6D78" w:rsidRPr="00410DCB" w:rsidRDefault="007A6D78" w:rsidP="00D71239">
            <w:pPr>
              <w:jc w:val="center"/>
              <w:rPr>
                <w:color w:val="000000"/>
              </w:rPr>
            </w:pPr>
            <w:r w:rsidRPr="00410DCB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7A6D78" w:rsidRPr="00410DCB" w:rsidRDefault="007A6D78" w:rsidP="00D71239">
            <w:pPr>
              <w:jc w:val="center"/>
              <w:rPr>
                <w:color w:val="000000"/>
              </w:rPr>
            </w:pPr>
            <w:r w:rsidRPr="00410DCB">
              <w:rPr>
                <w:color w:val="000000"/>
              </w:rPr>
              <w:t>2</w:t>
            </w:r>
          </w:p>
        </w:tc>
        <w:tc>
          <w:tcPr>
            <w:tcW w:w="2268" w:type="dxa"/>
          </w:tcPr>
          <w:p w:rsidR="007A6D78" w:rsidRPr="00410DCB" w:rsidRDefault="007A6D78" w:rsidP="00D71239">
            <w:pPr>
              <w:jc w:val="center"/>
              <w:rPr>
                <w:color w:val="000000"/>
              </w:rPr>
            </w:pPr>
            <w:r w:rsidRPr="00410DCB">
              <w:rPr>
                <w:color w:val="000000"/>
              </w:rPr>
              <w:t>3</w:t>
            </w:r>
          </w:p>
        </w:tc>
      </w:tr>
      <w:tr w:rsidR="007A6D78" w:rsidRPr="00410DCB">
        <w:trPr>
          <w:cantSplit/>
        </w:trPr>
        <w:tc>
          <w:tcPr>
            <w:tcW w:w="3434" w:type="dxa"/>
          </w:tcPr>
          <w:p w:rsidR="007A6D78" w:rsidRPr="00410DCB" w:rsidRDefault="007A6D78" w:rsidP="00D7123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7A6D78" w:rsidRPr="00410DCB" w:rsidRDefault="007A6D78" w:rsidP="00D71239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7A6D78" w:rsidRPr="00410DCB" w:rsidRDefault="007A6D78" w:rsidP="00D71239">
            <w:pPr>
              <w:jc w:val="center"/>
              <w:rPr>
                <w:color w:val="000000"/>
              </w:rPr>
            </w:pPr>
          </w:p>
        </w:tc>
      </w:tr>
    </w:tbl>
    <w:p w:rsidR="007A6D78" w:rsidRDefault="007A6D78" w:rsidP="00367A6C">
      <w:pPr>
        <w:ind w:left="360"/>
        <w:rPr>
          <w:color w:val="000000"/>
        </w:rPr>
      </w:pPr>
    </w:p>
    <w:p w:rsidR="007A6D78" w:rsidRPr="00410DCB" w:rsidRDefault="007A6D78" w:rsidP="00367A6C">
      <w:pPr>
        <w:ind w:left="360"/>
        <w:rPr>
          <w:color w:val="000000"/>
        </w:rPr>
      </w:pPr>
    </w:p>
    <w:p w:rsidR="007A6D78" w:rsidRPr="00410DCB" w:rsidRDefault="007A6D78" w:rsidP="00367A6C">
      <w:pPr>
        <w:ind w:left="1134"/>
        <w:rPr>
          <w:color w:val="000000"/>
        </w:rPr>
      </w:pPr>
      <w:r w:rsidRPr="00410DCB">
        <w:rPr>
          <w:color w:val="000000"/>
        </w:rPr>
        <w:t>Руководитель организации – получателя субсидии</w:t>
      </w:r>
    </w:p>
    <w:p w:rsidR="007A6D78" w:rsidRPr="00410DCB" w:rsidRDefault="007A6D78" w:rsidP="00367A6C">
      <w:pPr>
        <w:ind w:left="1134"/>
        <w:rPr>
          <w:color w:val="000000"/>
        </w:rPr>
      </w:pPr>
      <w:r w:rsidRPr="00410DCB">
        <w:rPr>
          <w:color w:val="000000"/>
        </w:rPr>
        <w:t>________________________Ф.И.О</w:t>
      </w:r>
    </w:p>
    <w:p w:rsidR="007A6D78" w:rsidRPr="00410DCB" w:rsidRDefault="007A6D78" w:rsidP="00367A6C">
      <w:pPr>
        <w:ind w:left="1134"/>
        <w:rPr>
          <w:color w:val="000000"/>
        </w:rPr>
      </w:pPr>
      <w:r w:rsidRPr="00410DCB">
        <w:rPr>
          <w:color w:val="000000"/>
        </w:rPr>
        <w:t xml:space="preserve">    подпись</w:t>
      </w:r>
    </w:p>
    <w:p w:rsidR="007A6D78" w:rsidRPr="00410DCB" w:rsidRDefault="007A6D78" w:rsidP="00367A6C">
      <w:pPr>
        <w:ind w:left="1134"/>
        <w:rPr>
          <w:color w:val="000000"/>
        </w:rPr>
      </w:pPr>
    </w:p>
    <w:p w:rsidR="007A6D78" w:rsidRPr="00410DCB" w:rsidRDefault="007A6D78" w:rsidP="00367A6C">
      <w:pPr>
        <w:ind w:left="1134"/>
        <w:rPr>
          <w:color w:val="000000"/>
        </w:rPr>
      </w:pPr>
      <w:r w:rsidRPr="00410DCB">
        <w:rPr>
          <w:color w:val="000000"/>
        </w:rPr>
        <w:t>Главный бухгалтер организации – получателя субсидии</w:t>
      </w:r>
    </w:p>
    <w:p w:rsidR="007A6D78" w:rsidRPr="00410DCB" w:rsidRDefault="007A6D78" w:rsidP="00367A6C">
      <w:pPr>
        <w:ind w:left="1134"/>
        <w:rPr>
          <w:color w:val="000000"/>
        </w:rPr>
      </w:pPr>
      <w:r w:rsidRPr="00410DCB">
        <w:rPr>
          <w:color w:val="000000"/>
        </w:rPr>
        <w:t>________________________ Ф.И.О.</w:t>
      </w:r>
    </w:p>
    <w:p w:rsidR="007A6D78" w:rsidRPr="00410DCB" w:rsidRDefault="007A6D78" w:rsidP="00367A6C">
      <w:pPr>
        <w:ind w:left="1134"/>
        <w:rPr>
          <w:color w:val="000000"/>
        </w:rPr>
      </w:pPr>
      <w:r w:rsidRPr="00410DCB">
        <w:rPr>
          <w:color w:val="000000"/>
        </w:rPr>
        <w:t xml:space="preserve">     Подпись</w:t>
      </w:r>
    </w:p>
    <w:p w:rsidR="007A6D78" w:rsidRPr="00410DCB" w:rsidRDefault="007A6D78" w:rsidP="00367A6C">
      <w:pPr>
        <w:ind w:left="1134"/>
        <w:rPr>
          <w:color w:val="000000"/>
        </w:rPr>
      </w:pPr>
    </w:p>
    <w:p w:rsidR="007A6D78" w:rsidRPr="00410DCB" w:rsidRDefault="007A6D78" w:rsidP="00367A6C">
      <w:pPr>
        <w:ind w:left="1134"/>
        <w:rPr>
          <w:color w:val="000000"/>
        </w:rPr>
      </w:pPr>
    </w:p>
    <w:p w:rsidR="007A6D78" w:rsidRDefault="007A6D78" w:rsidP="00367A6C">
      <w:pPr>
        <w:ind w:left="1134"/>
      </w:pPr>
      <w:r w:rsidRPr="00410DCB">
        <w:rPr>
          <w:color w:val="000000"/>
        </w:rPr>
        <w:t>Исп.___________ телефон ______________</w:t>
      </w:r>
    </w:p>
    <w:sectPr w:rsidR="007A6D78" w:rsidSect="00881394">
      <w:headerReference w:type="default" r:id="rId8"/>
      <w:headerReference w:type="first" r:id="rId9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D78" w:rsidRDefault="007A6D78">
      <w:r>
        <w:separator/>
      </w:r>
    </w:p>
  </w:endnote>
  <w:endnote w:type="continuationSeparator" w:id="1">
    <w:p w:rsidR="007A6D78" w:rsidRDefault="007A6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D78" w:rsidRDefault="007A6D78">
      <w:r>
        <w:separator/>
      </w:r>
    </w:p>
  </w:footnote>
  <w:footnote w:type="continuationSeparator" w:id="1">
    <w:p w:rsidR="007A6D78" w:rsidRDefault="007A6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D78" w:rsidRDefault="007A6D78">
    <w:pPr>
      <w:pStyle w:val="Header"/>
      <w:jc w:val="center"/>
    </w:pPr>
    <w:fldSimple w:instr="PAGE   \* MERGEFORMAT">
      <w:r>
        <w:rPr>
          <w:noProof/>
        </w:rPr>
        <w:t>9</w:t>
      </w:r>
    </w:fldSimple>
  </w:p>
  <w:p w:rsidR="007A6D78" w:rsidRDefault="007A6D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D78" w:rsidRDefault="007A6D78">
    <w:pPr>
      <w:pStyle w:val="Header"/>
      <w:jc w:val="center"/>
    </w:pPr>
  </w:p>
  <w:p w:rsidR="007A6D78" w:rsidRDefault="007A6D7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5F3C"/>
    <w:rsid w:val="000339A9"/>
    <w:rsid w:val="00120B66"/>
    <w:rsid w:val="0030668B"/>
    <w:rsid w:val="00367A6C"/>
    <w:rsid w:val="00410DCB"/>
    <w:rsid w:val="004237BC"/>
    <w:rsid w:val="004C5D5E"/>
    <w:rsid w:val="004D7272"/>
    <w:rsid w:val="005F1A31"/>
    <w:rsid w:val="006A2620"/>
    <w:rsid w:val="006F156F"/>
    <w:rsid w:val="00726E42"/>
    <w:rsid w:val="007A6D78"/>
    <w:rsid w:val="00821AEF"/>
    <w:rsid w:val="00881394"/>
    <w:rsid w:val="008D4A3D"/>
    <w:rsid w:val="00A41AFC"/>
    <w:rsid w:val="00B16D5A"/>
    <w:rsid w:val="00B670C0"/>
    <w:rsid w:val="00CE146C"/>
    <w:rsid w:val="00D71239"/>
    <w:rsid w:val="00DF4DA4"/>
    <w:rsid w:val="00E15F3C"/>
    <w:rsid w:val="00E27C1A"/>
    <w:rsid w:val="00E5362B"/>
    <w:rsid w:val="00E56BF6"/>
    <w:rsid w:val="00E65123"/>
    <w:rsid w:val="00FD4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A6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67A6C"/>
    <w:pPr>
      <w:keepNext/>
      <w:spacing w:before="240" w:after="60" w:line="36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67A6C"/>
    <w:rPr>
      <w:rFonts w:ascii="Cambria" w:hAnsi="Cambria" w:cs="Cambria"/>
      <w:b/>
      <w:bCs/>
      <w:i/>
      <w:iCs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367A6C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67A6C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367A6C"/>
    <w:pPr>
      <w:ind w:left="720"/>
    </w:pPr>
  </w:style>
  <w:style w:type="paragraph" w:styleId="BodyText2">
    <w:name w:val="Body Text 2"/>
    <w:basedOn w:val="Normal"/>
    <w:link w:val="BodyText2Char"/>
    <w:uiPriority w:val="99"/>
    <w:rsid w:val="00367A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67A6C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367A6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367A6C"/>
    <w:pPr>
      <w:widowControl w:val="0"/>
      <w:autoSpaceDE w:val="0"/>
      <w:autoSpaceDN w:val="0"/>
      <w:ind w:left="120"/>
      <w:jc w:val="both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367A6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67A6C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D72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727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30&amp;dst=57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0230&amp;dst=10001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9</Pages>
  <Words>2752</Words>
  <Characters>15691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Лосева Е.Ю.</cp:lastModifiedBy>
  <cp:revision>7</cp:revision>
  <cp:lastPrinted>2025-03-21T05:39:00Z</cp:lastPrinted>
  <dcterms:created xsi:type="dcterms:W3CDTF">2025-03-20T14:34:00Z</dcterms:created>
  <dcterms:modified xsi:type="dcterms:W3CDTF">2025-03-21T09:10:00Z</dcterms:modified>
</cp:coreProperties>
</file>